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10042" w:type="dxa"/>
        <w:tblLayout w:type="fixed"/>
        <w:tblLook w:val="01E0" w:firstRow="1" w:lastRow="1" w:firstColumn="1" w:lastColumn="1" w:noHBand="0" w:noVBand="0"/>
      </w:tblPr>
      <w:tblGrid>
        <w:gridCol w:w="1996"/>
        <w:gridCol w:w="1015"/>
        <w:gridCol w:w="4710"/>
        <w:gridCol w:w="510"/>
        <w:gridCol w:w="1811"/>
      </w:tblGrid>
      <w:tr w:rsidR="0085764D" w:rsidTr="00DB78B4">
        <w:trPr>
          <w:trHeight w:val="1007"/>
        </w:trPr>
        <w:tc>
          <w:tcPr>
            <w:tcW w:w="10041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DB78B4">
        <w:trPr>
          <w:trHeight w:val="296"/>
        </w:trPr>
        <w:tc>
          <w:tcPr>
            <w:tcW w:w="10041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DB78B4">
        <w:trPr>
          <w:trHeight w:hRule="exact" w:val="689"/>
        </w:trPr>
        <w:tc>
          <w:tcPr>
            <w:tcW w:w="3011" w:type="dxa"/>
            <w:gridSpan w:val="2"/>
            <w:vAlign w:val="bottom"/>
          </w:tcPr>
          <w:p w:rsidR="0085764D" w:rsidRDefault="00F34520" w:rsidP="00E006BE">
            <w:pPr>
              <w:jc w:val="center"/>
            </w:pPr>
            <w:r>
              <w:t>18.12.2018 г.</w:t>
            </w:r>
          </w:p>
        </w:tc>
        <w:tc>
          <w:tcPr>
            <w:tcW w:w="4710" w:type="dxa"/>
            <w:vAlign w:val="bottom"/>
          </w:tcPr>
          <w:p w:rsidR="0085764D" w:rsidRDefault="0085764D" w:rsidP="00F84A4D"/>
        </w:tc>
        <w:tc>
          <w:tcPr>
            <w:tcW w:w="2321" w:type="dxa"/>
            <w:gridSpan w:val="2"/>
            <w:vAlign w:val="bottom"/>
          </w:tcPr>
          <w:p w:rsidR="0085764D" w:rsidRDefault="0067662C" w:rsidP="00E20A3C">
            <w:pPr>
              <w:tabs>
                <w:tab w:val="center" w:pos="2160"/>
              </w:tabs>
              <w:ind w:left="-108"/>
              <w:jc w:val="center"/>
            </w:pPr>
            <w:r>
              <w:t>53/80</w:t>
            </w:r>
          </w:p>
        </w:tc>
      </w:tr>
      <w:tr w:rsidR="0085764D" w:rsidTr="00DB78B4">
        <w:trPr>
          <w:trHeight w:hRule="exact" w:val="517"/>
        </w:trPr>
        <w:tc>
          <w:tcPr>
            <w:tcW w:w="10041" w:type="dxa"/>
            <w:gridSpan w:val="5"/>
          </w:tcPr>
          <w:p w:rsidR="0085764D" w:rsidRDefault="0085764D" w:rsidP="00F84A4D"/>
        </w:tc>
      </w:tr>
      <w:tr w:rsidR="0085764D" w:rsidTr="00DB78B4">
        <w:trPr>
          <w:trHeight w:val="247"/>
        </w:trPr>
        <w:tc>
          <w:tcPr>
            <w:tcW w:w="1996" w:type="dxa"/>
          </w:tcPr>
          <w:p w:rsidR="0085764D" w:rsidRDefault="0085764D" w:rsidP="00F84A4D"/>
        </w:tc>
        <w:tc>
          <w:tcPr>
            <w:tcW w:w="6235" w:type="dxa"/>
            <w:gridSpan w:val="3"/>
          </w:tcPr>
          <w:p w:rsidR="005A29BC" w:rsidRDefault="005A29BC" w:rsidP="005A29BC">
            <w:pPr>
              <w:jc w:val="center"/>
              <w:rPr>
                <w:noProof/>
              </w:rPr>
            </w:pPr>
            <w:r w:rsidRPr="00B05EE1">
              <w:rPr>
                <w:noProof/>
              </w:rPr>
              <w:t xml:space="preserve">Об установлении ПУБЛИЧНОМУ АКЦИОНЕРНОМУ ОБЩЕСТВУ «НИЖЕГОРОДСКИЙ МАШИНОСТРОИТЕЛЬНЫЙ ЗАВОД» </w:t>
            </w:r>
          </w:p>
          <w:p w:rsidR="0085764D" w:rsidRPr="00252D0D" w:rsidRDefault="005A29BC" w:rsidP="005A29BC">
            <w:pPr>
              <w:jc w:val="center"/>
            </w:pPr>
            <w:r w:rsidRPr="00B05EE1">
              <w:rPr>
                <w:noProof/>
              </w:rPr>
              <w:t>(ИНН 5259008768), г. Нижний Новгород, тарифов в сфере холодного водоснабжения и водоотведения для потребителей г. Нижнего Новгорода</w:t>
            </w:r>
          </w:p>
        </w:tc>
        <w:tc>
          <w:tcPr>
            <w:tcW w:w="1811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Default="00261BEB" w:rsidP="00521285">
      <w:pPr>
        <w:pStyle w:val="ac"/>
        <w:spacing w:line="276" w:lineRule="auto"/>
        <w:jc w:val="center"/>
        <w:rPr>
          <w:sz w:val="32"/>
        </w:rPr>
      </w:pPr>
    </w:p>
    <w:p w:rsidR="006C0481" w:rsidRPr="00521285" w:rsidRDefault="006C0481" w:rsidP="00D6681A">
      <w:pPr>
        <w:pStyle w:val="ac"/>
        <w:spacing w:line="276" w:lineRule="auto"/>
        <w:jc w:val="center"/>
        <w:rPr>
          <w:sz w:val="32"/>
        </w:rPr>
      </w:pPr>
    </w:p>
    <w:p w:rsidR="005A29BC" w:rsidRPr="00B05EE1" w:rsidRDefault="005A29BC" w:rsidP="005A29BC">
      <w:pPr>
        <w:pStyle w:val="ac"/>
        <w:spacing w:line="276" w:lineRule="auto"/>
        <w:ind w:firstLine="709"/>
      </w:pPr>
      <w:r w:rsidRPr="007818F8">
        <w:t xml:space="preserve"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7818F8">
        <w:rPr>
          <w:lang w:eastAsia="en-US"/>
        </w:rPr>
        <w:t xml:space="preserve">ПУБЛИЧНЫМ АКЦИОНЕРНЫМ ОБЩЕСТВОМ «НИЖЕГОРОДСКИЙ МАШИНОСТРОИТЕЛЬНЫЙ ЗАВОД»                                    (ИНН </w:t>
      </w:r>
      <w:r w:rsidRPr="007818F8">
        <w:t>5259008768)</w:t>
      </w:r>
      <w:r w:rsidRPr="007818F8">
        <w:rPr>
          <w:lang w:eastAsia="en-US"/>
        </w:rPr>
        <w:t>, г. Нижний Новгород</w:t>
      </w:r>
      <w:r w:rsidRPr="007818F8">
        <w:t xml:space="preserve">, экспертного заключения </w:t>
      </w:r>
      <w:r w:rsidRPr="007818F8">
        <w:br/>
        <w:t>рег. № в-</w:t>
      </w:r>
      <w:r w:rsidR="007818F8" w:rsidRPr="007818F8">
        <w:t>970</w:t>
      </w:r>
      <w:r w:rsidRPr="007818F8">
        <w:t xml:space="preserve"> от 11 декабря 2018 г.:</w:t>
      </w:r>
    </w:p>
    <w:p w:rsidR="005A29BC" w:rsidRPr="00B05EE1" w:rsidRDefault="005A29BC" w:rsidP="005A29BC">
      <w:pPr>
        <w:spacing w:line="276" w:lineRule="auto"/>
        <w:ind w:firstLine="708"/>
        <w:jc w:val="both"/>
        <w:rPr>
          <w:szCs w:val="28"/>
        </w:rPr>
      </w:pPr>
      <w:r w:rsidRPr="00B05EE1">
        <w:rPr>
          <w:b/>
          <w:bCs/>
          <w:szCs w:val="28"/>
        </w:rPr>
        <w:t>1.</w:t>
      </w:r>
      <w:r w:rsidRPr="00B05EE1">
        <w:rPr>
          <w:szCs w:val="28"/>
        </w:rPr>
        <w:t xml:space="preserve"> При установлении тарифов в сфере холодного водоснабжения и водоотведения для </w:t>
      </w:r>
      <w:r w:rsidRPr="00B05EE1">
        <w:rPr>
          <w:szCs w:val="28"/>
          <w:lang w:eastAsia="en-US"/>
        </w:rPr>
        <w:t xml:space="preserve">ПУБЛИЧНОГО АКЦИОНЕРНОГО ОБЩЕСТВА «НИЖЕГОРОДСКИЙ МАШИНОСТРОИТЕЛЬНЫЙ ЗАВОД» </w:t>
      </w:r>
      <w:r>
        <w:rPr>
          <w:szCs w:val="28"/>
          <w:lang w:eastAsia="en-US"/>
        </w:rPr>
        <w:t xml:space="preserve">                                     </w:t>
      </w:r>
      <w:r w:rsidRPr="00B05EE1">
        <w:rPr>
          <w:szCs w:val="28"/>
          <w:lang w:eastAsia="en-US"/>
        </w:rPr>
        <w:t xml:space="preserve">(ИНН </w:t>
      </w:r>
      <w:r w:rsidRPr="00B05EE1">
        <w:rPr>
          <w:szCs w:val="28"/>
        </w:rPr>
        <w:t>5259008768)</w:t>
      </w:r>
      <w:r w:rsidRPr="00B05EE1">
        <w:rPr>
          <w:szCs w:val="28"/>
          <w:lang w:eastAsia="en-US"/>
        </w:rPr>
        <w:t>, г. Нижний Новгород</w:t>
      </w:r>
      <w:r w:rsidRPr="00B05EE1">
        <w:rPr>
          <w:szCs w:val="28"/>
        </w:rPr>
        <w:t>, применять метод индексации.</w:t>
      </w:r>
    </w:p>
    <w:p w:rsidR="005A29BC" w:rsidRPr="00B05EE1" w:rsidRDefault="005A29BC" w:rsidP="005A29BC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zCs w:val="28"/>
          <w:lang w:eastAsia="en-US"/>
        </w:rPr>
      </w:pPr>
      <w:r w:rsidRPr="00B05EE1">
        <w:rPr>
          <w:b/>
          <w:bCs/>
          <w:szCs w:val="28"/>
        </w:rPr>
        <w:t>2.</w:t>
      </w:r>
      <w:r w:rsidRPr="00B05EE1">
        <w:rPr>
          <w:szCs w:val="28"/>
        </w:rPr>
        <w:t xml:space="preserve"> </w:t>
      </w:r>
      <w:r w:rsidRPr="00B05EE1">
        <w:rPr>
          <w:bCs/>
          <w:szCs w:val="28"/>
          <w:lang w:eastAsia="en-US"/>
        </w:rPr>
        <w:t xml:space="preserve">Установить долгосрочные параметры регулирования для </w:t>
      </w:r>
      <w:r w:rsidRPr="00B05EE1">
        <w:rPr>
          <w:szCs w:val="28"/>
          <w:lang w:eastAsia="en-US"/>
        </w:rPr>
        <w:t xml:space="preserve">ПУБЛИЧНОГО АКЦИОНЕРНОГО ОБЩЕСТВА «НИЖЕГОРОДСКИЙ МАШИНОСТРОИТЕЛЬНЫЙ ЗАВОД» (ИНН </w:t>
      </w:r>
      <w:r w:rsidRPr="00B05EE1">
        <w:rPr>
          <w:szCs w:val="28"/>
        </w:rPr>
        <w:t>5259008768)</w:t>
      </w:r>
      <w:r w:rsidRPr="00B05EE1">
        <w:rPr>
          <w:szCs w:val="28"/>
          <w:lang w:eastAsia="en-US"/>
        </w:rPr>
        <w:t>, г. Нижний Новгород</w:t>
      </w:r>
      <w:r w:rsidRPr="00B05EE1">
        <w:rPr>
          <w:bCs/>
          <w:szCs w:val="28"/>
          <w:lang w:eastAsia="en-US"/>
        </w:rPr>
        <w:t>, на период 2019 - 2023 годов в следующих размерах:</w:t>
      </w:r>
    </w:p>
    <w:p w:rsidR="005A29BC" w:rsidRPr="00B05EE1" w:rsidRDefault="005A29BC" w:rsidP="005A29BC">
      <w:pPr>
        <w:spacing w:line="276" w:lineRule="auto"/>
        <w:jc w:val="both"/>
        <w:rPr>
          <w:bCs/>
          <w:szCs w:val="28"/>
        </w:rPr>
      </w:pPr>
      <w:r w:rsidRPr="00B05EE1">
        <w:rPr>
          <w:b/>
          <w:bCs/>
          <w:i/>
          <w:szCs w:val="28"/>
        </w:rPr>
        <w:t xml:space="preserve">2.1. </w:t>
      </w:r>
      <w:r w:rsidRPr="00B05EE1">
        <w:rPr>
          <w:bCs/>
          <w:szCs w:val="28"/>
        </w:rPr>
        <w:t>В сфере холодного водоснабжения: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2207"/>
        <w:gridCol w:w="2370"/>
        <w:gridCol w:w="1662"/>
        <w:gridCol w:w="2418"/>
      </w:tblGrid>
      <w:tr w:rsidR="005A29BC" w:rsidRPr="001E1F32" w:rsidTr="005A29BC">
        <w:tc>
          <w:tcPr>
            <w:tcW w:w="1124" w:type="dxa"/>
            <w:vMerge w:val="restart"/>
            <w:vAlign w:val="center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2207" w:type="dxa"/>
            <w:vAlign w:val="center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2370" w:type="dxa"/>
            <w:vAlign w:val="center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1662" w:type="dxa"/>
            <w:vAlign w:val="center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Уровень потерь воды</w:t>
            </w:r>
          </w:p>
        </w:tc>
        <w:tc>
          <w:tcPr>
            <w:tcW w:w="2418" w:type="dxa"/>
            <w:vAlign w:val="center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Удельный расход  электрической энергии</w:t>
            </w:r>
          </w:p>
        </w:tc>
      </w:tr>
      <w:tr w:rsidR="005A29BC" w:rsidRPr="001E1F32" w:rsidTr="005A29BC">
        <w:tc>
          <w:tcPr>
            <w:tcW w:w="1124" w:type="dxa"/>
            <w:vMerge/>
            <w:vAlign w:val="center"/>
            <w:hideMark/>
          </w:tcPr>
          <w:p w:rsidR="005A29BC" w:rsidRPr="001E1F32" w:rsidRDefault="005A29BC" w:rsidP="005A29BC">
            <w:pPr>
              <w:rPr>
                <w:sz w:val="20"/>
                <w:lang w:eastAsia="en-US"/>
              </w:rPr>
            </w:pPr>
          </w:p>
        </w:tc>
        <w:tc>
          <w:tcPr>
            <w:tcW w:w="2207" w:type="dxa"/>
            <w:vAlign w:val="center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тыс. руб.</w:t>
            </w:r>
          </w:p>
        </w:tc>
        <w:tc>
          <w:tcPr>
            <w:tcW w:w="2370" w:type="dxa"/>
            <w:vAlign w:val="center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662" w:type="dxa"/>
            <w:vAlign w:val="center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2418" w:type="dxa"/>
            <w:vAlign w:val="center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1E1F32">
              <w:rPr>
                <w:sz w:val="20"/>
                <w:szCs w:val="20"/>
                <w:lang w:eastAsia="en-US"/>
              </w:rPr>
              <w:t>кВт.ч</w:t>
            </w:r>
            <w:proofErr w:type="spellEnd"/>
            <w:r w:rsidRPr="001E1F32">
              <w:rPr>
                <w:sz w:val="20"/>
                <w:szCs w:val="20"/>
                <w:lang w:eastAsia="en-US"/>
              </w:rPr>
              <w:t>/</w:t>
            </w:r>
            <w:proofErr w:type="spellStart"/>
            <w:r w:rsidRPr="001E1F32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1E1F32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5A29BC" w:rsidRPr="001E1F32" w:rsidTr="005A29BC">
        <w:tc>
          <w:tcPr>
            <w:tcW w:w="9781" w:type="dxa"/>
            <w:gridSpan w:val="5"/>
            <w:hideMark/>
          </w:tcPr>
          <w:p w:rsidR="005A29BC" w:rsidRPr="001E1F32" w:rsidRDefault="005A29BC" w:rsidP="005A29BC">
            <w:pPr>
              <w:pStyle w:val="ac"/>
              <w:jc w:val="left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Питьевая вода</w:t>
            </w:r>
          </w:p>
        </w:tc>
      </w:tr>
      <w:tr w:rsidR="005A29BC" w:rsidRPr="001E1F32" w:rsidTr="005A29BC">
        <w:tc>
          <w:tcPr>
            <w:tcW w:w="1124" w:type="dxa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2207" w:type="dxa"/>
            <w:vAlign w:val="center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37028,48</w:t>
            </w:r>
          </w:p>
        </w:tc>
        <w:tc>
          <w:tcPr>
            <w:tcW w:w="2370" w:type="dxa"/>
            <w:vAlign w:val="center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-</w:t>
            </w:r>
          </w:p>
        </w:tc>
        <w:tc>
          <w:tcPr>
            <w:tcW w:w="1662" w:type="dxa"/>
            <w:vAlign w:val="center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0</w:t>
            </w:r>
          </w:p>
        </w:tc>
        <w:tc>
          <w:tcPr>
            <w:tcW w:w="2418" w:type="dxa"/>
            <w:vAlign w:val="center"/>
          </w:tcPr>
          <w:p w:rsidR="005A29BC" w:rsidRPr="001E1F32" w:rsidRDefault="005A29BC" w:rsidP="005A29BC">
            <w:pPr>
              <w:jc w:val="center"/>
              <w:rPr>
                <w:bCs/>
                <w:sz w:val="20"/>
              </w:rPr>
            </w:pPr>
            <w:r w:rsidRPr="001E1F32">
              <w:rPr>
                <w:bCs/>
                <w:sz w:val="20"/>
              </w:rPr>
              <w:t>0,21</w:t>
            </w:r>
          </w:p>
        </w:tc>
      </w:tr>
      <w:tr w:rsidR="005A29BC" w:rsidRPr="001E1F32" w:rsidTr="005A29BC">
        <w:tc>
          <w:tcPr>
            <w:tcW w:w="1124" w:type="dxa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lastRenderedPageBreak/>
              <w:t>2020</w:t>
            </w:r>
          </w:p>
        </w:tc>
        <w:tc>
          <w:tcPr>
            <w:tcW w:w="2207" w:type="dxa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37028,48</w:t>
            </w:r>
          </w:p>
        </w:tc>
        <w:tc>
          <w:tcPr>
            <w:tcW w:w="2370" w:type="dxa"/>
            <w:vAlign w:val="center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1</w:t>
            </w:r>
          </w:p>
        </w:tc>
        <w:tc>
          <w:tcPr>
            <w:tcW w:w="1662" w:type="dxa"/>
          </w:tcPr>
          <w:p w:rsidR="005A29BC" w:rsidRPr="001E1F32" w:rsidRDefault="005A29BC" w:rsidP="005A29BC">
            <w:pPr>
              <w:jc w:val="center"/>
              <w:rPr>
                <w:sz w:val="20"/>
              </w:rPr>
            </w:pPr>
            <w:r w:rsidRPr="001E1F32">
              <w:rPr>
                <w:sz w:val="20"/>
              </w:rPr>
              <w:t>0</w:t>
            </w:r>
          </w:p>
        </w:tc>
        <w:tc>
          <w:tcPr>
            <w:tcW w:w="2418" w:type="dxa"/>
            <w:vAlign w:val="center"/>
          </w:tcPr>
          <w:p w:rsidR="005A29BC" w:rsidRPr="001E1F32" w:rsidRDefault="005A29BC" w:rsidP="005A29BC">
            <w:pPr>
              <w:jc w:val="center"/>
              <w:rPr>
                <w:bCs/>
                <w:sz w:val="20"/>
              </w:rPr>
            </w:pPr>
            <w:r w:rsidRPr="001E1F32">
              <w:rPr>
                <w:bCs/>
                <w:sz w:val="20"/>
              </w:rPr>
              <w:t>0,21</w:t>
            </w:r>
          </w:p>
        </w:tc>
      </w:tr>
      <w:tr w:rsidR="005A29BC" w:rsidRPr="001E1F32" w:rsidTr="005A29BC">
        <w:tc>
          <w:tcPr>
            <w:tcW w:w="1124" w:type="dxa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2207" w:type="dxa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37028,48</w:t>
            </w:r>
          </w:p>
        </w:tc>
        <w:tc>
          <w:tcPr>
            <w:tcW w:w="2370" w:type="dxa"/>
            <w:vAlign w:val="center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1</w:t>
            </w:r>
          </w:p>
        </w:tc>
        <w:tc>
          <w:tcPr>
            <w:tcW w:w="1662" w:type="dxa"/>
          </w:tcPr>
          <w:p w:rsidR="005A29BC" w:rsidRPr="001E1F32" w:rsidRDefault="005A29BC" w:rsidP="005A29BC">
            <w:pPr>
              <w:jc w:val="center"/>
              <w:rPr>
                <w:sz w:val="20"/>
              </w:rPr>
            </w:pPr>
            <w:r w:rsidRPr="001E1F32">
              <w:rPr>
                <w:sz w:val="20"/>
              </w:rPr>
              <w:t>0</w:t>
            </w:r>
          </w:p>
        </w:tc>
        <w:tc>
          <w:tcPr>
            <w:tcW w:w="2418" w:type="dxa"/>
            <w:vAlign w:val="center"/>
          </w:tcPr>
          <w:p w:rsidR="005A29BC" w:rsidRPr="001E1F32" w:rsidRDefault="005A29BC" w:rsidP="005A29BC">
            <w:pPr>
              <w:jc w:val="center"/>
              <w:rPr>
                <w:bCs/>
                <w:sz w:val="20"/>
              </w:rPr>
            </w:pPr>
            <w:r w:rsidRPr="001E1F32">
              <w:rPr>
                <w:bCs/>
                <w:sz w:val="20"/>
              </w:rPr>
              <w:t>0,21</w:t>
            </w:r>
          </w:p>
        </w:tc>
      </w:tr>
      <w:tr w:rsidR="005A29BC" w:rsidRPr="001E1F32" w:rsidTr="005A29BC">
        <w:tc>
          <w:tcPr>
            <w:tcW w:w="1124" w:type="dxa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2207" w:type="dxa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37028,48</w:t>
            </w:r>
          </w:p>
        </w:tc>
        <w:tc>
          <w:tcPr>
            <w:tcW w:w="2370" w:type="dxa"/>
            <w:vAlign w:val="center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1</w:t>
            </w:r>
          </w:p>
        </w:tc>
        <w:tc>
          <w:tcPr>
            <w:tcW w:w="1662" w:type="dxa"/>
          </w:tcPr>
          <w:p w:rsidR="005A29BC" w:rsidRPr="001E1F32" w:rsidRDefault="005A29BC" w:rsidP="005A29BC">
            <w:pPr>
              <w:jc w:val="center"/>
              <w:rPr>
                <w:sz w:val="20"/>
              </w:rPr>
            </w:pPr>
            <w:r w:rsidRPr="001E1F32">
              <w:rPr>
                <w:sz w:val="20"/>
              </w:rPr>
              <w:t>0</w:t>
            </w:r>
          </w:p>
        </w:tc>
        <w:tc>
          <w:tcPr>
            <w:tcW w:w="2418" w:type="dxa"/>
            <w:vAlign w:val="center"/>
          </w:tcPr>
          <w:p w:rsidR="005A29BC" w:rsidRPr="001E1F32" w:rsidRDefault="005A29BC" w:rsidP="005A29BC">
            <w:pPr>
              <w:jc w:val="center"/>
              <w:rPr>
                <w:bCs/>
                <w:sz w:val="20"/>
              </w:rPr>
            </w:pPr>
            <w:r w:rsidRPr="001E1F32">
              <w:rPr>
                <w:bCs/>
                <w:sz w:val="20"/>
              </w:rPr>
              <w:t>0,21</w:t>
            </w:r>
          </w:p>
        </w:tc>
      </w:tr>
      <w:tr w:rsidR="005A29BC" w:rsidRPr="001E1F32" w:rsidTr="005A29BC">
        <w:tc>
          <w:tcPr>
            <w:tcW w:w="1124" w:type="dxa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2207" w:type="dxa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37028,48</w:t>
            </w:r>
          </w:p>
        </w:tc>
        <w:tc>
          <w:tcPr>
            <w:tcW w:w="2370" w:type="dxa"/>
            <w:vAlign w:val="center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1</w:t>
            </w:r>
          </w:p>
        </w:tc>
        <w:tc>
          <w:tcPr>
            <w:tcW w:w="1662" w:type="dxa"/>
          </w:tcPr>
          <w:p w:rsidR="005A29BC" w:rsidRPr="001E1F32" w:rsidRDefault="005A29BC" w:rsidP="005A29BC">
            <w:pPr>
              <w:jc w:val="center"/>
              <w:rPr>
                <w:sz w:val="20"/>
              </w:rPr>
            </w:pPr>
            <w:r w:rsidRPr="001E1F32">
              <w:rPr>
                <w:sz w:val="20"/>
              </w:rPr>
              <w:t>0</w:t>
            </w:r>
          </w:p>
        </w:tc>
        <w:tc>
          <w:tcPr>
            <w:tcW w:w="2418" w:type="dxa"/>
            <w:vAlign w:val="center"/>
          </w:tcPr>
          <w:p w:rsidR="005A29BC" w:rsidRPr="001E1F32" w:rsidRDefault="005A29BC" w:rsidP="005A29BC">
            <w:pPr>
              <w:jc w:val="center"/>
              <w:rPr>
                <w:bCs/>
                <w:sz w:val="20"/>
              </w:rPr>
            </w:pPr>
            <w:r w:rsidRPr="001E1F32">
              <w:rPr>
                <w:bCs/>
                <w:sz w:val="20"/>
              </w:rPr>
              <w:t>0,21</w:t>
            </w:r>
          </w:p>
        </w:tc>
      </w:tr>
      <w:tr w:rsidR="005A29BC" w:rsidRPr="001E1F32" w:rsidTr="005A29BC">
        <w:tc>
          <w:tcPr>
            <w:tcW w:w="9781" w:type="dxa"/>
            <w:gridSpan w:val="5"/>
            <w:hideMark/>
          </w:tcPr>
          <w:p w:rsidR="005A29BC" w:rsidRPr="001E1F32" w:rsidRDefault="005A29BC" w:rsidP="005A29BC">
            <w:pPr>
              <w:pStyle w:val="ac"/>
              <w:jc w:val="left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Техническая вода</w:t>
            </w:r>
          </w:p>
        </w:tc>
      </w:tr>
      <w:tr w:rsidR="005A29BC" w:rsidRPr="001E1F32" w:rsidTr="005A29BC">
        <w:tc>
          <w:tcPr>
            <w:tcW w:w="1124" w:type="dxa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2207" w:type="dxa"/>
            <w:vAlign w:val="center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5554,52</w:t>
            </w:r>
          </w:p>
        </w:tc>
        <w:tc>
          <w:tcPr>
            <w:tcW w:w="2370" w:type="dxa"/>
            <w:vAlign w:val="center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-</w:t>
            </w:r>
          </w:p>
        </w:tc>
        <w:tc>
          <w:tcPr>
            <w:tcW w:w="1662" w:type="dxa"/>
            <w:vAlign w:val="center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0</w:t>
            </w:r>
          </w:p>
        </w:tc>
        <w:tc>
          <w:tcPr>
            <w:tcW w:w="2418" w:type="dxa"/>
          </w:tcPr>
          <w:p w:rsidR="005A29BC" w:rsidRPr="001E1F32" w:rsidRDefault="005A29BC" w:rsidP="005A29BC">
            <w:pPr>
              <w:jc w:val="center"/>
              <w:rPr>
                <w:sz w:val="20"/>
              </w:rPr>
            </w:pPr>
            <w:r w:rsidRPr="001E1F32">
              <w:rPr>
                <w:sz w:val="20"/>
              </w:rPr>
              <w:t>0,59</w:t>
            </w:r>
          </w:p>
        </w:tc>
      </w:tr>
      <w:tr w:rsidR="005A29BC" w:rsidRPr="001E1F32" w:rsidTr="005A29BC">
        <w:tc>
          <w:tcPr>
            <w:tcW w:w="1124" w:type="dxa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2207" w:type="dxa"/>
            <w:vAlign w:val="center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5554,52</w:t>
            </w:r>
          </w:p>
        </w:tc>
        <w:tc>
          <w:tcPr>
            <w:tcW w:w="2370" w:type="dxa"/>
            <w:vAlign w:val="center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1</w:t>
            </w:r>
          </w:p>
        </w:tc>
        <w:tc>
          <w:tcPr>
            <w:tcW w:w="1662" w:type="dxa"/>
          </w:tcPr>
          <w:p w:rsidR="005A29BC" w:rsidRPr="001E1F32" w:rsidRDefault="005A29BC" w:rsidP="005A29BC">
            <w:pPr>
              <w:jc w:val="center"/>
              <w:rPr>
                <w:sz w:val="20"/>
              </w:rPr>
            </w:pPr>
            <w:r w:rsidRPr="001E1F32">
              <w:rPr>
                <w:sz w:val="20"/>
              </w:rPr>
              <w:t>0</w:t>
            </w:r>
          </w:p>
        </w:tc>
        <w:tc>
          <w:tcPr>
            <w:tcW w:w="2418" w:type="dxa"/>
          </w:tcPr>
          <w:p w:rsidR="005A29BC" w:rsidRPr="001E1F32" w:rsidRDefault="005A29BC" w:rsidP="005A29BC">
            <w:pPr>
              <w:jc w:val="center"/>
              <w:rPr>
                <w:sz w:val="20"/>
              </w:rPr>
            </w:pPr>
            <w:r w:rsidRPr="001E1F32">
              <w:rPr>
                <w:sz w:val="20"/>
              </w:rPr>
              <w:t>0,59</w:t>
            </w:r>
          </w:p>
        </w:tc>
      </w:tr>
      <w:tr w:rsidR="005A29BC" w:rsidRPr="001E1F32" w:rsidTr="005A29BC">
        <w:tc>
          <w:tcPr>
            <w:tcW w:w="1124" w:type="dxa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2207" w:type="dxa"/>
            <w:vAlign w:val="center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5554,52</w:t>
            </w:r>
          </w:p>
        </w:tc>
        <w:tc>
          <w:tcPr>
            <w:tcW w:w="2370" w:type="dxa"/>
            <w:vAlign w:val="center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1</w:t>
            </w:r>
          </w:p>
        </w:tc>
        <w:tc>
          <w:tcPr>
            <w:tcW w:w="1662" w:type="dxa"/>
          </w:tcPr>
          <w:p w:rsidR="005A29BC" w:rsidRPr="001E1F32" w:rsidRDefault="005A29BC" w:rsidP="005A29BC">
            <w:pPr>
              <w:jc w:val="center"/>
              <w:rPr>
                <w:sz w:val="20"/>
              </w:rPr>
            </w:pPr>
            <w:r w:rsidRPr="001E1F32">
              <w:rPr>
                <w:sz w:val="20"/>
              </w:rPr>
              <w:t>0</w:t>
            </w:r>
          </w:p>
        </w:tc>
        <w:tc>
          <w:tcPr>
            <w:tcW w:w="2418" w:type="dxa"/>
          </w:tcPr>
          <w:p w:rsidR="005A29BC" w:rsidRPr="001E1F32" w:rsidRDefault="005A29BC" w:rsidP="005A29BC">
            <w:pPr>
              <w:jc w:val="center"/>
              <w:rPr>
                <w:sz w:val="20"/>
              </w:rPr>
            </w:pPr>
            <w:r w:rsidRPr="001E1F32">
              <w:rPr>
                <w:sz w:val="20"/>
              </w:rPr>
              <w:t>0,59</w:t>
            </w:r>
          </w:p>
        </w:tc>
      </w:tr>
      <w:tr w:rsidR="005A29BC" w:rsidRPr="001E1F32" w:rsidTr="005A29BC">
        <w:tc>
          <w:tcPr>
            <w:tcW w:w="1124" w:type="dxa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2207" w:type="dxa"/>
            <w:vAlign w:val="center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5554,52</w:t>
            </w:r>
          </w:p>
        </w:tc>
        <w:tc>
          <w:tcPr>
            <w:tcW w:w="2370" w:type="dxa"/>
            <w:vAlign w:val="center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1</w:t>
            </w:r>
          </w:p>
        </w:tc>
        <w:tc>
          <w:tcPr>
            <w:tcW w:w="1662" w:type="dxa"/>
          </w:tcPr>
          <w:p w:rsidR="005A29BC" w:rsidRPr="001E1F32" w:rsidRDefault="005A29BC" w:rsidP="005A29BC">
            <w:pPr>
              <w:jc w:val="center"/>
              <w:rPr>
                <w:sz w:val="20"/>
              </w:rPr>
            </w:pPr>
            <w:r w:rsidRPr="001E1F32">
              <w:rPr>
                <w:sz w:val="20"/>
              </w:rPr>
              <w:t>0</w:t>
            </w:r>
          </w:p>
        </w:tc>
        <w:tc>
          <w:tcPr>
            <w:tcW w:w="2418" w:type="dxa"/>
          </w:tcPr>
          <w:p w:rsidR="005A29BC" w:rsidRPr="001E1F32" w:rsidRDefault="005A29BC" w:rsidP="005A29BC">
            <w:pPr>
              <w:jc w:val="center"/>
              <w:rPr>
                <w:sz w:val="20"/>
              </w:rPr>
            </w:pPr>
            <w:r w:rsidRPr="001E1F32">
              <w:rPr>
                <w:sz w:val="20"/>
              </w:rPr>
              <w:t>0,59</w:t>
            </w:r>
          </w:p>
        </w:tc>
      </w:tr>
      <w:tr w:rsidR="005A29BC" w:rsidRPr="001E1F32" w:rsidTr="005A29BC">
        <w:tc>
          <w:tcPr>
            <w:tcW w:w="1124" w:type="dxa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2207" w:type="dxa"/>
            <w:vAlign w:val="center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5554,52</w:t>
            </w:r>
          </w:p>
        </w:tc>
        <w:tc>
          <w:tcPr>
            <w:tcW w:w="2370" w:type="dxa"/>
            <w:vAlign w:val="center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1</w:t>
            </w:r>
          </w:p>
        </w:tc>
        <w:tc>
          <w:tcPr>
            <w:tcW w:w="1662" w:type="dxa"/>
          </w:tcPr>
          <w:p w:rsidR="005A29BC" w:rsidRPr="001E1F32" w:rsidRDefault="005A29BC" w:rsidP="005A29BC">
            <w:pPr>
              <w:jc w:val="center"/>
              <w:rPr>
                <w:sz w:val="20"/>
              </w:rPr>
            </w:pPr>
            <w:r w:rsidRPr="001E1F32">
              <w:rPr>
                <w:sz w:val="20"/>
              </w:rPr>
              <w:t>0</w:t>
            </w:r>
          </w:p>
        </w:tc>
        <w:tc>
          <w:tcPr>
            <w:tcW w:w="2418" w:type="dxa"/>
          </w:tcPr>
          <w:p w:rsidR="005A29BC" w:rsidRPr="001E1F32" w:rsidRDefault="005A29BC" w:rsidP="005A29BC">
            <w:pPr>
              <w:jc w:val="center"/>
              <w:rPr>
                <w:sz w:val="20"/>
              </w:rPr>
            </w:pPr>
            <w:r w:rsidRPr="001E1F32">
              <w:rPr>
                <w:sz w:val="20"/>
              </w:rPr>
              <w:t>0,59</w:t>
            </w:r>
          </w:p>
        </w:tc>
      </w:tr>
    </w:tbl>
    <w:p w:rsidR="005A29BC" w:rsidRPr="0033226A" w:rsidRDefault="005A29BC" w:rsidP="005A29BC">
      <w:pPr>
        <w:spacing w:line="276" w:lineRule="auto"/>
        <w:jc w:val="both"/>
        <w:rPr>
          <w:bCs/>
          <w:szCs w:val="28"/>
        </w:rPr>
      </w:pPr>
      <w:r w:rsidRPr="0033226A">
        <w:rPr>
          <w:b/>
          <w:bCs/>
          <w:i/>
          <w:szCs w:val="28"/>
        </w:rPr>
        <w:t xml:space="preserve">2.2. </w:t>
      </w:r>
      <w:r w:rsidRPr="0033226A">
        <w:rPr>
          <w:bCs/>
          <w:szCs w:val="28"/>
        </w:rPr>
        <w:t>В сфере водоотведения (т</w:t>
      </w:r>
      <w:r w:rsidRPr="0033226A">
        <w:rPr>
          <w:bCs/>
          <w:szCs w:val="28"/>
          <w:lang w:eastAsia="en-US"/>
        </w:rPr>
        <w:t>ранспортировка сточных вод с использованием канализационных сетей, находящихся на территории г. Нижнего Новгорода</w:t>
      </w:r>
      <w:r>
        <w:rPr>
          <w:bCs/>
          <w:szCs w:val="28"/>
          <w:lang w:eastAsia="en-US"/>
        </w:rPr>
        <w:t>)</w:t>
      </w:r>
      <w:r w:rsidRPr="0033226A">
        <w:rPr>
          <w:bCs/>
          <w:szCs w:val="28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2845"/>
        <w:gridCol w:w="2977"/>
        <w:gridCol w:w="2835"/>
      </w:tblGrid>
      <w:tr w:rsidR="005A29BC" w:rsidRPr="001E1F32" w:rsidTr="005A29BC">
        <w:tc>
          <w:tcPr>
            <w:tcW w:w="1124" w:type="dxa"/>
            <w:vMerge w:val="restart"/>
            <w:vAlign w:val="center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2845" w:type="dxa"/>
            <w:vAlign w:val="center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2977" w:type="dxa"/>
            <w:vAlign w:val="center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2835" w:type="dxa"/>
            <w:vAlign w:val="center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Удельный расход  электрической энергии</w:t>
            </w:r>
          </w:p>
        </w:tc>
      </w:tr>
      <w:tr w:rsidR="005A29BC" w:rsidRPr="001E1F32" w:rsidTr="005A29BC">
        <w:tc>
          <w:tcPr>
            <w:tcW w:w="1124" w:type="dxa"/>
            <w:vMerge/>
            <w:vAlign w:val="center"/>
            <w:hideMark/>
          </w:tcPr>
          <w:p w:rsidR="005A29BC" w:rsidRPr="001E1F32" w:rsidRDefault="005A29BC" w:rsidP="005A29BC">
            <w:pPr>
              <w:rPr>
                <w:sz w:val="20"/>
                <w:lang w:eastAsia="en-US"/>
              </w:rPr>
            </w:pPr>
          </w:p>
        </w:tc>
        <w:tc>
          <w:tcPr>
            <w:tcW w:w="2845" w:type="dxa"/>
            <w:vAlign w:val="center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тыс. руб.</w:t>
            </w:r>
          </w:p>
        </w:tc>
        <w:tc>
          <w:tcPr>
            <w:tcW w:w="2977" w:type="dxa"/>
            <w:vAlign w:val="center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2835" w:type="dxa"/>
            <w:vAlign w:val="center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1E1F32">
              <w:rPr>
                <w:sz w:val="20"/>
                <w:szCs w:val="20"/>
                <w:lang w:eastAsia="en-US"/>
              </w:rPr>
              <w:t>кВт.ч</w:t>
            </w:r>
            <w:proofErr w:type="spellEnd"/>
            <w:r w:rsidRPr="001E1F32">
              <w:rPr>
                <w:sz w:val="20"/>
                <w:szCs w:val="20"/>
                <w:lang w:eastAsia="en-US"/>
              </w:rPr>
              <w:t>/</w:t>
            </w:r>
            <w:proofErr w:type="spellStart"/>
            <w:r w:rsidRPr="001E1F32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1E1F32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5A29BC" w:rsidRPr="001E1F32" w:rsidTr="005A29BC">
        <w:tc>
          <w:tcPr>
            <w:tcW w:w="1124" w:type="dxa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2845" w:type="dxa"/>
            <w:vAlign w:val="center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7391,94</w:t>
            </w:r>
          </w:p>
        </w:tc>
        <w:tc>
          <w:tcPr>
            <w:tcW w:w="2977" w:type="dxa"/>
            <w:vAlign w:val="center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-</w:t>
            </w:r>
          </w:p>
        </w:tc>
        <w:tc>
          <w:tcPr>
            <w:tcW w:w="2835" w:type="dxa"/>
          </w:tcPr>
          <w:p w:rsidR="005A29BC" w:rsidRPr="001E1F32" w:rsidRDefault="005A29BC" w:rsidP="005A29BC">
            <w:pPr>
              <w:jc w:val="center"/>
              <w:rPr>
                <w:sz w:val="20"/>
              </w:rPr>
            </w:pPr>
            <w:r w:rsidRPr="001E1F32">
              <w:rPr>
                <w:sz w:val="20"/>
              </w:rPr>
              <w:t>0,08</w:t>
            </w:r>
          </w:p>
        </w:tc>
      </w:tr>
      <w:tr w:rsidR="005A29BC" w:rsidRPr="001E1F32" w:rsidTr="005A29BC">
        <w:tc>
          <w:tcPr>
            <w:tcW w:w="1124" w:type="dxa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2845" w:type="dxa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7391,94</w:t>
            </w:r>
          </w:p>
        </w:tc>
        <w:tc>
          <w:tcPr>
            <w:tcW w:w="2977" w:type="dxa"/>
            <w:vAlign w:val="center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1</w:t>
            </w:r>
          </w:p>
        </w:tc>
        <w:tc>
          <w:tcPr>
            <w:tcW w:w="2835" w:type="dxa"/>
          </w:tcPr>
          <w:p w:rsidR="005A29BC" w:rsidRPr="001E1F32" w:rsidRDefault="005A29BC" w:rsidP="005A29BC">
            <w:pPr>
              <w:jc w:val="center"/>
              <w:rPr>
                <w:sz w:val="20"/>
              </w:rPr>
            </w:pPr>
            <w:r w:rsidRPr="001E1F32">
              <w:rPr>
                <w:sz w:val="20"/>
              </w:rPr>
              <w:t>0,08</w:t>
            </w:r>
          </w:p>
        </w:tc>
      </w:tr>
      <w:tr w:rsidR="005A29BC" w:rsidRPr="001E1F32" w:rsidTr="005A29BC">
        <w:tc>
          <w:tcPr>
            <w:tcW w:w="1124" w:type="dxa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2845" w:type="dxa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7391,94</w:t>
            </w:r>
          </w:p>
        </w:tc>
        <w:tc>
          <w:tcPr>
            <w:tcW w:w="2977" w:type="dxa"/>
            <w:vAlign w:val="center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1</w:t>
            </w:r>
          </w:p>
        </w:tc>
        <w:tc>
          <w:tcPr>
            <w:tcW w:w="2835" w:type="dxa"/>
          </w:tcPr>
          <w:p w:rsidR="005A29BC" w:rsidRPr="001E1F32" w:rsidRDefault="005A29BC" w:rsidP="005A29BC">
            <w:pPr>
              <w:jc w:val="center"/>
              <w:rPr>
                <w:sz w:val="20"/>
              </w:rPr>
            </w:pPr>
            <w:r w:rsidRPr="001E1F32">
              <w:rPr>
                <w:sz w:val="20"/>
              </w:rPr>
              <w:t>0,08</w:t>
            </w:r>
          </w:p>
        </w:tc>
      </w:tr>
      <w:tr w:rsidR="005A29BC" w:rsidRPr="001E1F32" w:rsidTr="005A29BC">
        <w:tc>
          <w:tcPr>
            <w:tcW w:w="1124" w:type="dxa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2845" w:type="dxa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7391,94</w:t>
            </w:r>
          </w:p>
        </w:tc>
        <w:tc>
          <w:tcPr>
            <w:tcW w:w="2977" w:type="dxa"/>
            <w:vAlign w:val="center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1</w:t>
            </w:r>
          </w:p>
        </w:tc>
        <w:tc>
          <w:tcPr>
            <w:tcW w:w="2835" w:type="dxa"/>
          </w:tcPr>
          <w:p w:rsidR="005A29BC" w:rsidRPr="001E1F32" w:rsidRDefault="005A29BC" w:rsidP="005A29BC">
            <w:pPr>
              <w:jc w:val="center"/>
              <w:rPr>
                <w:sz w:val="20"/>
              </w:rPr>
            </w:pPr>
            <w:r w:rsidRPr="001E1F32">
              <w:rPr>
                <w:sz w:val="20"/>
              </w:rPr>
              <w:t>0,08</w:t>
            </w:r>
          </w:p>
        </w:tc>
      </w:tr>
      <w:tr w:rsidR="005A29BC" w:rsidRPr="001E1F32" w:rsidTr="005A29BC">
        <w:tc>
          <w:tcPr>
            <w:tcW w:w="1124" w:type="dxa"/>
            <w:hideMark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1E1F32">
              <w:rPr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2845" w:type="dxa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7391,94</w:t>
            </w:r>
          </w:p>
        </w:tc>
        <w:tc>
          <w:tcPr>
            <w:tcW w:w="2977" w:type="dxa"/>
            <w:vAlign w:val="center"/>
          </w:tcPr>
          <w:p w:rsidR="005A29BC" w:rsidRPr="001E1F32" w:rsidRDefault="005A29BC" w:rsidP="005A29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1F32">
              <w:rPr>
                <w:sz w:val="20"/>
              </w:rPr>
              <w:t>1</w:t>
            </w:r>
          </w:p>
        </w:tc>
        <w:tc>
          <w:tcPr>
            <w:tcW w:w="2835" w:type="dxa"/>
          </w:tcPr>
          <w:p w:rsidR="005A29BC" w:rsidRPr="001E1F32" w:rsidRDefault="005A29BC" w:rsidP="005A29BC">
            <w:pPr>
              <w:jc w:val="center"/>
              <w:rPr>
                <w:sz w:val="20"/>
              </w:rPr>
            </w:pPr>
            <w:r w:rsidRPr="001E1F32">
              <w:rPr>
                <w:sz w:val="20"/>
              </w:rPr>
              <w:t>0,08</w:t>
            </w:r>
          </w:p>
        </w:tc>
      </w:tr>
    </w:tbl>
    <w:p w:rsidR="005A29BC" w:rsidRPr="00B05EE1" w:rsidRDefault="005A29BC" w:rsidP="005A29B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B05EE1">
        <w:rPr>
          <w:b/>
          <w:szCs w:val="28"/>
        </w:rPr>
        <w:t>3.</w:t>
      </w:r>
      <w:r w:rsidRPr="00B05EE1">
        <w:rPr>
          <w:szCs w:val="28"/>
        </w:rPr>
        <w:t xml:space="preserve"> Установить </w:t>
      </w:r>
      <w:r w:rsidRPr="00B05EE1">
        <w:rPr>
          <w:szCs w:val="28"/>
          <w:lang w:eastAsia="en-US"/>
        </w:rPr>
        <w:t xml:space="preserve">ПУБЛИЧНОМУ АКЦИОНЕРНОМУ ОБЩЕСТВУ «НИЖЕГОРОДСКИЙ МАШИНОСТРОИТЕЛЬНЫЙ ЗАВОД» </w:t>
      </w:r>
      <w:r w:rsidRPr="00F8463E">
        <w:rPr>
          <w:szCs w:val="28"/>
          <w:lang w:eastAsia="en-US"/>
        </w:rPr>
        <w:t xml:space="preserve">                                </w:t>
      </w:r>
      <w:r w:rsidRPr="00B05EE1">
        <w:rPr>
          <w:szCs w:val="28"/>
          <w:lang w:eastAsia="en-US"/>
        </w:rPr>
        <w:t xml:space="preserve">(ИНН </w:t>
      </w:r>
      <w:r w:rsidRPr="00B05EE1">
        <w:rPr>
          <w:szCs w:val="28"/>
        </w:rPr>
        <w:t>5259008768)</w:t>
      </w:r>
      <w:r w:rsidRPr="00B05EE1">
        <w:rPr>
          <w:szCs w:val="28"/>
          <w:lang w:eastAsia="en-US"/>
        </w:rPr>
        <w:t>, г. Нижний Новгород</w:t>
      </w:r>
      <w:r w:rsidRPr="00B05EE1">
        <w:rPr>
          <w:szCs w:val="28"/>
        </w:rPr>
        <w:t xml:space="preserve">, </w:t>
      </w:r>
      <w:r w:rsidRPr="00B05EE1">
        <w:rPr>
          <w:b/>
          <w:bCs/>
          <w:szCs w:val="28"/>
        </w:rPr>
        <w:t xml:space="preserve">тарифы </w:t>
      </w:r>
      <w:r w:rsidRPr="00B05EE1">
        <w:rPr>
          <w:b/>
          <w:noProof/>
          <w:szCs w:val="28"/>
        </w:rPr>
        <w:t xml:space="preserve">в сфере холодного водоснабжения и водоотведения </w:t>
      </w:r>
      <w:r w:rsidRPr="00B05EE1">
        <w:rPr>
          <w:noProof/>
          <w:szCs w:val="28"/>
        </w:rPr>
        <w:t xml:space="preserve">для потребителей </w:t>
      </w:r>
      <w:r w:rsidRPr="00B05EE1">
        <w:rPr>
          <w:szCs w:val="28"/>
          <w:lang w:eastAsia="en-US"/>
        </w:rPr>
        <w:t>г. Нижнего Новгорода</w:t>
      </w:r>
      <w:r w:rsidRPr="00B05EE1">
        <w:rPr>
          <w:noProof/>
          <w:szCs w:val="28"/>
        </w:rPr>
        <w:t xml:space="preserve"> </w:t>
      </w:r>
      <w:r w:rsidRPr="00B05EE1">
        <w:rPr>
          <w:szCs w:val="28"/>
        </w:rPr>
        <w:t>в следующих размерах:</w:t>
      </w: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2"/>
        <w:gridCol w:w="1849"/>
        <w:gridCol w:w="701"/>
        <w:gridCol w:w="768"/>
        <w:gridCol w:w="700"/>
        <w:gridCol w:w="776"/>
        <w:gridCol w:w="701"/>
        <w:gridCol w:w="768"/>
        <w:gridCol w:w="701"/>
        <w:gridCol w:w="770"/>
        <w:gridCol w:w="682"/>
        <w:gridCol w:w="725"/>
      </w:tblGrid>
      <w:tr w:rsidR="005A29BC" w:rsidRPr="00B05EE1" w:rsidTr="005A29BC">
        <w:trPr>
          <w:trHeight w:val="281"/>
          <w:jc w:val="center"/>
        </w:trPr>
        <w:tc>
          <w:tcPr>
            <w:tcW w:w="309" w:type="pct"/>
            <w:vMerge w:val="restart"/>
            <w:hideMark/>
          </w:tcPr>
          <w:p w:rsidR="005A29BC" w:rsidRDefault="005A29BC" w:rsidP="005A29B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49" w:type="pct"/>
            <w:vMerge w:val="restart"/>
            <w:hideMark/>
          </w:tcPr>
          <w:p w:rsidR="005A29BC" w:rsidRDefault="005A29BC" w:rsidP="005A29B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Тарифы в сфере холодного водоснабжения и водоотведения</w:t>
            </w:r>
          </w:p>
        </w:tc>
        <w:tc>
          <w:tcPr>
            <w:tcW w:w="3742" w:type="pct"/>
            <w:gridSpan w:val="10"/>
            <w:hideMark/>
          </w:tcPr>
          <w:p w:rsidR="005A29BC" w:rsidRDefault="005A29BC" w:rsidP="005A29B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Периоды регулирования</w:t>
            </w:r>
          </w:p>
        </w:tc>
      </w:tr>
      <w:tr w:rsidR="005A29BC" w:rsidRPr="00B05EE1" w:rsidTr="005A29BC">
        <w:trPr>
          <w:cantSplit/>
          <w:trHeight w:val="138"/>
          <w:jc w:val="center"/>
        </w:trPr>
        <w:tc>
          <w:tcPr>
            <w:tcW w:w="0" w:type="auto"/>
            <w:vMerge/>
            <w:vAlign w:val="center"/>
            <w:hideMark/>
          </w:tcPr>
          <w:p w:rsidR="005A29BC" w:rsidRDefault="005A29BC" w:rsidP="005A29BC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9BC" w:rsidRDefault="005A29BC" w:rsidP="005A29BC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754" w:type="pct"/>
            <w:gridSpan w:val="2"/>
            <w:hideMark/>
          </w:tcPr>
          <w:p w:rsidR="005A29BC" w:rsidRDefault="005A29BC" w:rsidP="005A29B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2019 год</w:t>
            </w:r>
          </w:p>
        </w:tc>
        <w:tc>
          <w:tcPr>
            <w:tcW w:w="757" w:type="pct"/>
            <w:gridSpan w:val="2"/>
            <w:hideMark/>
          </w:tcPr>
          <w:p w:rsidR="005A29BC" w:rsidRDefault="005A29BC" w:rsidP="005A29B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2020 год</w:t>
            </w:r>
          </w:p>
        </w:tc>
        <w:tc>
          <w:tcPr>
            <w:tcW w:w="754" w:type="pct"/>
            <w:gridSpan w:val="2"/>
            <w:hideMark/>
          </w:tcPr>
          <w:p w:rsidR="005A29BC" w:rsidRDefault="005A29BC" w:rsidP="005A29B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2021 год</w:t>
            </w:r>
          </w:p>
        </w:tc>
        <w:tc>
          <w:tcPr>
            <w:tcW w:w="755" w:type="pct"/>
            <w:gridSpan w:val="2"/>
            <w:hideMark/>
          </w:tcPr>
          <w:p w:rsidR="005A29BC" w:rsidRDefault="005A29BC" w:rsidP="005A29B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2022 год</w:t>
            </w:r>
          </w:p>
        </w:tc>
        <w:tc>
          <w:tcPr>
            <w:tcW w:w="722" w:type="pct"/>
            <w:gridSpan w:val="2"/>
            <w:hideMark/>
          </w:tcPr>
          <w:p w:rsidR="005A29BC" w:rsidRDefault="005A29BC" w:rsidP="005A29B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2023 год</w:t>
            </w:r>
          </w:p>
        </w:tc>
      </w:tr>
      <w:tr w:rsidR="005A29BC" w:rsidRPr="00B05EE1" w:rsidTr="005A29BC">
        <w:trPr>
          <w:cantSplit/>
          <w:trHeight w:val="357"/>
          <w:jc w:val="center"/>
        </w:trPr>
        <w:tc>
          <w:tcPr>
            <w:tcW w:w="0" w:type="auto"/>
            <w:vMerge/>
            <w:vAlign w:val="center"/>
            <w:hideMark/>
          </w:tcPr>
          <w:p w:rsidR="005A29BC" w:rsidRDefault="005A29BC" w:rsidP="005A29BC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29BC" w:rsidRDefault="005A29BC" w:rsidP="005A29BC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60" w:type="pct"/>
            <w:hideMark/>
          </w:tcPr>
          <w:p w:rsidR="005A29BC" w:rsidRDefault="005A29BC" w:rsidP="005A29BC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394" w:type="pct"/>
            <w:hideMark/>
          </w:tcPr>
          <w:p w:rsidR="005A29BC" w:rsidRDefault="005A29BC" w:rsidP="005A29BC">
            <w:pPr>
              <w:jc w:val="center"/>
              <w:rPr>
                <w:b/>
                <w:sz w:val="14"/>
                <w:szCs w:val="14"/>
                <w:highlight w:val="yellow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59" w:type="pct"/>
            <w:hideMark/>
          </w:tcPr>
          <w:p w:rsidR="005A29BC" w:rsidRDefault="005A29BC" w:rsidP="005A29BC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398" w:type="pct"/>
            <w:hideMark/>
          </w:tcPr>
          <w:p w:rsidR="005A29BC" w:rsidRDefault="005A29BC" w:rsidP="005A29BC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60" w:type="pct"/>
            <w:hideMark/>
          </w:tcPr>
          <w:p w:rsidR="005A29BC" w:rsidRDefault="005A29BC" w:rsidP="005A29BC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394" w:type="pct"/>
            <w:hideMark/>
          </w:tcPr>
          <w:p w:rsidR="005A29BC" w:rsidRDefault="005A29BC" w:rsidP="005A29BC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60" w:type="pct"/>
            <w:hideMark/>
          </w:tcPr>
          <w:p w:rsidR="005A29BC" w:rsidRDefault="005A29BC" w:rsidP="005A29BC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395" w:type="pct"/>
            <w:hideMark/>
          </w:tcPr>
          <w:p w:rsidR="005A29BC" w:rsidRDefault="005A29BC" w:rsidP="005A29BC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50" w:type="pct"/>
            <w:hideMark/>
          </w:tcPr>
          <w:p w:rsidR="005A29BC" w:rsidRDefault="005A29BC" w:rsidP="005A29BC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372" w:type="pct"/>
            <w:hideMark/>
          </w:tcPr>
          <w:p w:rsidR="005A29BC" w:rsidRDefault="005A29BC" w:rsidP="005A29BC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</w:tr>
      <w:tr w:rsidR="005A29BC" w:rsidRPr="00B05EE1" w:rsidTr="005A29BC">
        <w:trPr>
          <w:trHeight w:val="133"/>
          <w:jc w:val="center"/>
        </w:trPr>
        <w:tc>
          <w:tcPr>
            <w:tcW w:w="309" w:type="pct"/>
            <w:hideMark/>
          </w:tcPr>
          <w:p w:rsidR="005A29BC" w:rsidRDefault="005A29BC" w:rsidP="005A29BC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</w:t>
            </w:r>
          </w:p>
        </w:tc>
        <w:tc>
          <w:tcPr>
            <w:tcW w:w="949" w:type="pct"/>
            <w:hideMark/>
          </w:tcPr>
          <w:p w:rsidR="005A29BC" w:rsidRPr="00B05EE1" w:rsidRDefault="005A29BC" w:rsidP="005A29BC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  <w:r w:rsidRPr="00B05EE1">
              <w:rPr>
                <w:bCs/>
                <w:sz w:val="20"/>
                <w:lang w:eastAsia="en-US"/>
              </w:rPr>
              <w:t>Питьевая вода, руб./м</w:t>
            </w:r>
            <w:r w:rsidRPr="00B05EE1">
              <w:rPr>
                <w:bCs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60" w:type="pct"/>
            <w:vAlign w:val="bottom"/>
          </w:tcPr>
          <w:p w:rsidR="005A29BC" w:rsidRPr="001E1F32" w:rsidRDefault="005A29BC" w:rsidP="005A29BC">
            <w:pPr>
              <w:jc w:val="center"/>
              <w:rPr>
                <w:bCs/>
                <w:sz w:val="20"/>
              </w:rPr>
            </w:pPr>
            <w:r w:rsidRPr="001E1F32">
              <w:rPr>
                <w:bCs/>
                <w:sz w:val="20"/>
              </w:rPr>
              <w:t>15,45</w:t>
            </w:r>
          </w:p>
        </w:tc>
        <w:tc>
          <w:tcPr>
            <w:tcW w:w="394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15,82</w:t>
            </w:r>
          </w:p>
        </w:tc>
        <w:tc>
          <w:tcPr>
            <w:tcW w:w="359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15,82</w:t>
            </w:r>
          </w:p>
        </w:tc>
        <w:tc>
          <w:tcPr>
            <w:tcW w:w="398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15,99</w:t>
            </w:r>
          </w:p>
        </w:tc>
        <w:tc>
          <w:tcPr>
            <w:tcW w:w="360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15,99</w:t>
            </w:r>
          </w:p>
        </w:tc>
        <w:tc>
          <w:tcPr>
            <w:tcW w:w="394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16,63</w:t>
            </w:r>
          </w:p>
        </w:tc>
        <w:tc>
          <w:tcPr>
            <w:tcW w:w="360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16,63</w:t>
            </w:r>
          </w:p>
        </w:tc>
        <w:tc>
          <w:tcPr>
            <w:tcW w:w="395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17,08</w:t>
            </w:r>
          </w:p>
        </w:tc>
        <w:tc>
          <w:tcPr>
            <w:tcW w:w="350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17,08</w:t>
            </w:r>
          </w:p>
        </w:tc>
        <w:tc>
          <w:tcPr>
            <w:tcW w:w="372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17,27</w:t>
            </w:r>
          </w:p>
        </w:tc>
      </w:tr>
      <w:tr w:rsidR="005A29BC" w:rsidRPr="00B05EE1" w:rsidTr="005A29BC">
        <w:trPr>
          <w:trHeight w:val="133"/>
          <w:jc w:val="center"/>
        </w:trPr>
        <w:tc>
          <w:tcPr>
            <w:tcW w:w="309" w:type="pct"/>
            <w:vMerge w:val="restart"/>
            <w:hideMark/>
          </w:tcPr>
          <w:p w:rsidR="005A29BC" w:rsidRDefault="005A29BC" w:rsidP="005A29BC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</w:t>
            </w:r>
          </w:p>
        </w:tc>
        <w:tc>
          <w:tcPr>
            <w:tcW w:w="949" w:type="pct"/>
            <w:tcBorders>
              <w:bottom w:val="nil"/>
            </w:tcBorders>
            <w:hideMark/>
          </w:tcPr>
          <w:p w:rsidR="005A29BC" w:rsidRPr="00B05EE1" w:rsidRDefault="005A29BC" w:rsidP="005A29BC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  <w:r w:rsidRPr="00B05EE1">
              <w:rPr>
                <w:bCs/>
                <w:sz w:val="20"/>
                <w:lang w:eastAsia="en-US"/>
              </w:rPr>
              <w:t>Питьевая вода, руб./м</w:t>
            </w:r>
            <w:r w:rsidRPr="00B05EE1">
              <w:rPr>
                <w:bCs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60" w:type="pct"/>
            <w:vMerge w:val="restar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  <w:tc>
          <w:tcPr>
            <w:tcW w:w="394" w:type="pct"/>
            <w:vMerge w:val="restar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  <w:vMerge w:val="restar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  <w:tc>
          <w:tcPr>
            <w:tcW w:w="398" w:type="pct"/>
            <w:vMerge w:val="restar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  <w:tc>
          <w:tcPr>
            <w:tcW w:w="360" w:type="pct"/>
            <w:vMerge w:val="restar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  <w:tc>
          <w:tcPr>
            <w:tcW w:w="394" w:type="pct"/>
            <w:vMerge w:val="restar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  <w:tc>
          <w:tcPr>
            <w:tcW w:w="360" w:type="pct"/>
            <w:vMerge w:val="restar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  <w:tc>
          <w:tcPr>
            <w:tcW w:w="395" w:type="pct"/>
            <w:vMerge w:val="restar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  <w:tc>
          <w:tcPr>
            <w:tcW w:w="350" w:type="pct"/>
            <w:vMerge w:val="restar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  <w:tc>
          <w:tcPr>
            <w:tcW w:w="372" w:type="pct"/>
            <w:vMerge w:val="restar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</w:tr>
      <w:tr w:rsidR="005A29BC" w:rsidRPr="00B05EE1" w:rsidTr="005A29BC">
        <w:trPr>
          <w:trHeight w:val="132"/>
          <w:jc w:val="center"/>
        </w:trPr>
        <w:tc>
          <w:tcPr>
            <w:tcW w:w="0" w:type="auto"/>
            <w:vMerge/>
            <w:vAlign w:val="center"/>
            <w:hideMark/>
          </w:tcPr>
          <w:p w:rsidR="005A29BC" w:rsidRDefault="005A29BC" w:rsidP="005A29BC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949" w:type="pct"/>
            <w:tcBorders>
              <w:top w:val="nil"/>
            </w:tcBorders>
            <w:hideMark/>
          </w:tcPr>
          <w:p w:rsidR="005A29BC" w:rsidRPr="00B05EE1" w:rsidRDefault="005A29BC" w:rsidP="005A29BC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  <w:r w:rsidRPr="00B05EE1">
              <w:rPr>
                <w:bCs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vAlign w:val="bottom"/>
            <w:hideMark/>
          </w:tcPr>
          <w:p w:rsidR="005A29BC" w:rsidRPr="001E1F32" w:rsidRDefault="005A29BC" w:rsidP="005A29BC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vAlign w:val="bottom"/>
            <w:hideMark/>
          </w:tcPr>
          <w:p w:rsidR="005A29BC" w:rsidRPr="001E1F32" w:rsidRDefault="005A29BC" w:rsidP="005A29BC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vAlign w:val="bottom"/>
            <w:hideMark/>
          </w:tcPr>
          <w:p w:rsidR="005A29BC" w:rsidRPr="001E1F32" w:rsidRDefault="005A29BC" w:rsidP="005A29BC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vAlign w:val="bottom"/>
            <w:hideMark/>
          </w:tcPr>
          <w:p w:rsidR="005A29BC" w:rsidRPr="001E1F32" w:rsidRDefault="005A29BC" w:rsidP="005A29BC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vAlign w:val="bottom"/>
            <w:hideMark/>
          </w:tcPr>
          <w:p w:rsidR="005A29BC" w:rsidRPr="001E1F32" w:rsidRDefault="005A29BC" w:rsidP="005A29BC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vAlign w:val="bottom"/>
            <w:hideMark/>
          </w:tcPr>
          <w:p w:rsidR="005A29BC" w:rsidRPr="001E1F32" w:rsidRDefault="005A29BC" w:rsidP="005A29BC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vAlign w:val="bottom"/>
            <w:hideMark/>
          </w:tcPr>
          <w:p w:rsidR="005A29BC" w:rsidRPr="001E1F32" w:rsidRDefault="005A29BC" w:rsidP="005A29BC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vAlign w:val="bottom"/>
            <w:hideMark/>
          </w:tcPr>
          <w:p w:rsidR="005A29BC" w:rsidRPr="001E1F32" w:rsidRDefault="005A29BC" w:rsidP="005A29BC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vAlign w:val="bottom"/>
            <w:hideMark/>
          </w:tcPr>
          <w:p w:rsidR="005A29BC" w:rsidRPr="001E1F32" w:rsidRDefault="005A29BC" w:rsidP="005A29BC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372" w:type="pct"/>
            <w:vMerge/>
            <w:vAlign w:val="bottom"/>
            <w:hideMark/>
          </w:tcPr>
          <w:p w:rsidR="005A29BC" w:rsidRPr="001E1F32" w:rsidRDefault="005A29BC" w:rsidP="005A29BC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</w:tr>
      <w:tr w:rsidR="005A29BC" w:rsidRPr="00B05EE1" w:rsidTr="005A29BC">
        <w:trPr>
          <w:trHeight w:val="132"/>
          <w:jc w:val="center"/>
        </w:trPr>
        <w:tc>
          <w:tcPr>
            <w:tcW w:w="309" w:type="pct"/>
            <w:hideMark/>
          </w:tcPr>
          <w:p w:rsidR="005A29BC" w:rsidRDefault="005A29BC" w:rsidP="005A29BC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3.</w:t>
            </w:r>
          </w:p>
        </w:tc>
        <w:tc>
          <w:tcPr>
            <w:tcW w:w="949" w:type="pct"/>
            <w:hideMark/>
          </w:tcPr>
          <w:p w:rsidR="005A29BC" w:rsidRPr="00B05EE1" w:rsidRDefault="005A29BC" w:rsidP="005A29BC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  <w:r w:rsidRPr="00B05EE1">
              <w:rPr>
                <w:bCs/>
                <w:sz w:val="20"/>
                <w:lang w:eastAsia="en-US"/>
              </w:rPr>
              <w:t>Техническая вода, руб./м</w:t>
            </w:r>
            <w:r w:rsidRPr="00B05EE1">
              <w:rPr>
                <w:bCs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60" w:type="pct"/>
            <w:vAlign w:val="bottom"/>
          </w:tcPr>
          <w:p w:rsidR="005A29BC" w:rsidRPr="001E1F32" w:rsidRDefault="005A29BC" w:rsidP="005A29BC">
            <w:pPr>
              <w:jc w:val="center"/>
              <w:rPr>
                <w:bCs/>
                <w:sz w:val="20"/>
              </w:rPr>
            </w:pPr>
            <w:r w:rsidRPr="001E1F32">
              <w:rPr>
                <w:bCs/>
                <w:sz w:val="20"/>
              </w:rPr>
              <w:t>4,33</w:t>
            </w:r>
          </w:p>
        </w:tc>
        <w:tc>
          <w:tcPr>
            <w:tcW w:w="394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4,43</w:t>
            </w:r>
          </w:p>
        </w:tc>
        <w:tc>
          <w:tcPr>
            <w:tcW w:w="359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4,43</w:t>
            </w:r>
          </w:p>
        </w:tc>
        <w:tc>
          <w:tcPr>
            <w:tcW w:w="398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4,60</w:t>
            </w:r>
          </w:p>
        </w:tc>
        <w:tc>
          <w:tcPr>
            <w:tcW w:w="360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4,60</w:t>
            </w:r>
          </w:p>
        </w:tc>
        <w:tc>
          <w:tcPr>
            <w:tcW w:w="394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4,72</w:t>
            </w:r>
          </w:p>
        </w:tc>
        <w:tc>
          <w:tcPr>
            <w:tcW w:w="360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4,72</w:t>
            </w:r>
          </w:p>
        </w:tc>
        <w:tc>
          <w:tcPr>
            <w:tcW w:w="395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4,83</w:t>
            </w:r>
          </w:p>
        </w:tc>
        <w:tc>
          <w:tcPr>
            <w:tcW w:w="350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4,83</w:t>
            </w:r>
          </w:p>
        </w:tc>
        <w:tc>
          <w:tcPr>
            <w:tcW w:w="372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4,90</w:t>
            </w:r>
          </w:p>
        </w:tc>
      </w:tr>
      <w:tr w:rsidR="005A29BC" w:rsidRPr="00B05EE1" w:rsidTr="005A29BC">
        <w:trPr>
          <w:trHeight w:val="132"/>
          <w:jc w:val="center"/>
        </w:trPr>
        <w:tc>
          <w:tcPr>
            <w:tcW w:w="309" w:type="pct"/>
            <w:vMerge w:val="restart"/>
            <w:hideMark/>
          </w:tcPr>
          <w:p w:rsidR="005A29BC" w:rsidRDefault="005A29BC" w:rsidP="005A29BC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4.</w:t>
            </w:r>
          </w:p>
        </w:tc>
        <w:tc>
          <w:tcPr>
            <w:tcW w:w="949" w:type="pct"/>
            <w:tcBorders>
              <w:bottom w:val="nil"/>
            </w:tcBorders>
            <w:hideMark/>
          </w:tcPr>
          <w:p w:rsidR="005A29BC" w:rsidRPr="00B05EE1" w:rsidRDefault="005A29BC" w:rsidP="005A29BC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  <w:r w:rsidRPr="00B05EE1">
              <w:rPr>
                <w:bCs/>
                <w:sz w:val="20"/>
                <w:lang w:eastAsia="en-US"/>
              </w:rPr>
              <w:t>Техническая вода, руб./м</w:t>
            </w:r>
            <w:r w:rsidRPr="00B05EE1">
              <w:rPr>
                <w:bCs/>
                <w:sz w:val="20"/>
                <w:vertAlign w:val="superscript"/>
                <w:lang w:eastAsia="en-US"/>
              </w:rPr>
              <w:t>3</w:t>
            </w:r>
          </w:p>
          <w:p w:rsidR="005A29BC" w:rsidRPr="00B05EE1" w:rsidRDefault="005A29BC" w:rsidP="005A29BC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  <w:r w:rsidRPr="00B05EE1">
              <w:rPr>
                <w:bCs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360" w:type="pct"/>
            <w:vMerge w:val="restar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  <w:tc>
          <w:tcPr>
            <w:tcW w:w="394" w:type="pct"/>
            <w:vMerge w:val="restar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  <w:vMerge w:val="restar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  <w:tc>
          <w:tcPr>
            <w:tcW w:w="398" w:type="pct"/>
            <w:vMerge w:val="restar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  <w:tc>
          <w:tcPr>
            <w:tcW w:w="360" w:type="pct"/>
            <w:vMerge w:val="restar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  <w:tc>
          <w:tcPr>
            <w:tcW w:w="394" w:type="pct"/>
            <w:vMerge w:val="restar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  <w:tc>
          <w:tcPr>
            <w:tcW w:w="360" w:type="pct"/>
            <w:vMerge w:val="restar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  <w:tc>
          <w:tcPr>
            <w:tcW w:w="395" w:type="pct"/>
            <w:vMerge w:val="restar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  <w:tc>
          <w:tcPr>
            <w:tcW w:w="350" w:type="pct"/>
            <w:vMerge w:val="restar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  <w:tc>
          <w:tcPr>
            <w:tcW w:w="372" w:type="pct"/>
            <w:vMerge w:val="restar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</w:tr>
      <w:tr w:rsidR="005A29BC" w:rsidRPr="00B05EE1" w:rsidTr="005A29BC">
        <w:trPr>
          <w:trHeight w:val="132"/>
          <w:jc w:val="center"/>
        </w:trPr>
        <w:tc>
          <w:tcPr>
            <w:tcW w:w="0" w:type="auto"/>
            <w:vMerge/>
            <w:vAlign w:val="center"/>
            <w:hideMark/>
          </w:tcPr>
          <w:p w:rsidR="005A29BC" w:rsidRDefault="005A29BC" w:rsidP="005A29BC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949" w:type="pct"/>
            <w:tcBorders>
              <w:top w:val="nil"/>
            </w:tcBorders>
            <w:hideMark/>
          </w:tcPr>
          <w:p w:rsidR="005A29BC" w:rsidRPr="00B05EE1" w:rsidRDefault="005A29BC" w:rsidP="005A29BC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0" w:type="auto"/>
            <w:vMerge/>
            <w:vAlign w:val="bottom"/>
            <w:hideMark/>
          </w:tcPr>
          <w:p w:rsidR="005A29BC" w:rsidRPr="001E1F32" w:rsidRDefault="005A29BC" w:rsidP="005A29BC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vAlign w:val="bottom"/>
            <w:hideMark/>
          </w:tcPr>
          <w:p w:rsidR="005A29BC" w:rsidRPr="001E1F32" w:rsidRDefault="005A29BC" w:rsidP="005A29BC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vAlign w:val="bottom"/>
            <w:hideMark/>
          </w:tcPr>
          <w:p w:rsidR="005A29BC" w:rsidRPr="001E1F32" w:rsidRDefault="005A29BC" w:rsidP="005A29BC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vAlign w:val="bottom"/>
            <w:hideMark/>
          </w:tcPr>
          <w:p w:rsidR="005A29BC" w:rsidRPr="001E1F32" w:rsidRDefault="005A29BC" w:rsidP="005A29BC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vAlign w:val="bottom"/>
            <w:hideMark/>
          </w:tcPr>
          <w:p w:rsidR="005A29BC" w:rsidRPr="001E1F32" w:rsidRDefault="005A29BC" w:rsidP="005A29BC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vAlign w:val="bottom"/>
            <w:hideMark/>
          </w:tcPr>
          <w:p w:rsidR="005A29BC" w:rsidRPr="001E1F32" w:rsidRDefault="005A29BC" w:rsidP="005A29BC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vAlign w:val="bottom"/>
            <w:hideMark/>
          </w:tcPr>
          <w:p w:rsidR="005A29BC" w:rsidRPr="001E1F32" w:rsidRDefault="005A29BC" w:rsidP="005A29BC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vAlign w:val="bottom"/>
            <w:hideMark/>
          </w:tcPr>
          <w:p w:rsidR="005A29BC" w:rsidRPr="001E1F32" w:rsidRDefault="005A29BC" w:rsidP="005A29BC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vAlign w:val="bottom"/>
            <w:hideMark/>
          </w:tcPr>
          <w:p w:rsidR="005A29BC" w:rsidRPr="001E1F32" w:rsidRDefault="005A29BC" w:rsidP="005A29BC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372" w:type="pct"/>
            <w:vMerge/>
            <w:vAlign w:val="bottom"/>
            <w:hideMark/>
          </w:tcPr>
          <w:p w:rsidR="005A29BC" w:rsidRPr="001E1F32" w:rsidRDefault="005A29BC" w:rsidP="005A29BC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</w:tr>
      <w:tr w:rsidR="005A29BC" w:rsidRPr="00B05EE1" w:rsidTr="005A29BC">
        <w:trPr>
          <w:trHeight w:val="132"/>
          <w:jc w:val="center"/>
        </w:trPr>
        <w:tc>
          <w:tcPr>
            <w:tcW w:w="309" w:type="pct"/>
            <w:hideMark/>
          </w:tcPr>
          <w:p w:rsidR="005A29BC" w:rsidRDefault="005A29BC" w:rsidP="005A29BC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5.</w:t>
            </w:r>
          </w:p>
        </w:tc>
        <w:tc>
          <w:tcPr>
            <w:tcW w:w="949" w:type="pct"/>
            <w:hideMark/>
          </w:tcPr>
          <w:p w:rsidR="005A29BC" w:rsidRPr="00B05EE1" w:rsidRDefault="005A29BC" w:rsidP="005A29BC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  <w:r w:rsidRPr="00B05EE1">
              <w:rPr>
                <w:bCs/>
                <w:sz w:val="20"/>
                <w:lang w:eastAsia="en-US"/>
              </w:rPr>
              <w:t xml:space="preserve">Транспортировка сточных вод с использованием канализационных сетей, находящихся на территории </w:t>
            </w:r>
            <w:r>
              <w:rPr>
                <w:bCs/>
                <w:sz w:val="20"/>
                <w:lang w:eastAsia="en-US"/>
              </w:rPr>
              <w:br/>
            </w:r>
            <w:r w:rsidRPr="00B05EE1">
              <w:rPr>
                <w:bCs/>
                <w:sz w:val="20"/>
                <w:lang w:eastAsia="en-US"/>
              </w:rPr>
              <w:t>г. Нижнего Новгорода, руб./м</w:t>
            </w:r>
            <w:r w:rsidRPr="00B05EE1">
              <w:rPr>
                <w:bCs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60" w:type="pct"/>
            <w:vAlign w:val="bottom"/>
          </w:tcPr>
          <w:p w:rsidR="005A29BC" w:rsidRPr="001E1F32" w:rsidRDefault="005A29BC" w:rsidP="005A29BC">
            <w:pPr>
              <w:jc w:val="center"/>
              <w:rPr>
                <w:bCs/>
                <w:sz w:val="20"/>
              </w:rPr>
            </w:pPr>
            <w:r w:rsidRPr="001E1F32">
              <w:rPr>
                <w:bCs/>
                <w:sz w:val="20"/>
              </w:rPr>
              <w:t>8,64</w:t>
            </w:r>
          </w:p>
        </w:tc>
        <w:tc>
          <w:tcPr>
            <w:tcW w:w="394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8,83</w:t>
            </w:r>
          </w:p>
        </w:tc>
        <w:tc>
          <w:tcPr>
            <w:tcW w:w="359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8,83</w:t>
            </w:r>
          </w:p>
        </w:tc>
        <w:tc>
          <w:tcPr>
            <w:tcW w:w="398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9,14</w:t>
            </w:r>
          </w:p>
        </w:tc>
        <w:tc>
          <w:tcPr>
            <w:tcW w:w="360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9,14</w:t>
            </w:r>
          </w:p>
        </w:tc>
        <w:tc>
          <w:tcPr>
            <w:tcW w:w="394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9,45</w:t>
            </w:r>
          </w:p>
        </w:tc>
        <w:tc>
          <w:tcPr>
            <w:tcW w:w="360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9,45</w:t>
            </w:r>
          </w:p>
        </w:tc>
        <w:tc>
          <w:tcPr>
            <w:tcW w:w="395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9,69</w:t>
            </w:r>
          </w:p>
        </w:tc>
        <w:tc>
          <w:tcPr>
            <w:tcW w:w="350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9,69</w:t>
            </w:r>
          </w:p>
        </w:tc>
        <w:tc>
          <w:tcPr>
            <w:tcW w:w="372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9,92</w:t>
            </w:r>
          </w:p>
        </w:tc>
      </w:tr>
      <w:tr w:rsidR="005A29BC" w:rsidTr="005A29BC">
        <w:trPr>
          <w:trHeight w:val="132"/>
          <w:jc w:val="center"/>
        </w:trPr>
        <w:tc>
          <w:tcPr>
            <w:tcW w:w="309" w:type="pct"/>
            <w:hideMark/>
          </w:tcPr>
          <w:p w:rsidR="005A29BC" w:rsidRDefault="005A29BC" w:rsidP="005A29BC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6.</w:t>
            </w:r>
          </w:p>
        </w:tc>
        <w:tc>
          <w:tcPr>
            <w:tcW w:w="949" w:type="pct"/>
            <w:hideMark/>
          </w:tcPr>
          <w:p w:rsidR="005A29BC" w:rsidRPr="00B05EE1" w:rsidRDefault="005A29BC" w:rsidP="005A29BC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  <w:r w:rsidRPr="00B05EE1">
              <w:rPr>
                <w:bCs/>
                <w:sz w:val="20"/>
                <w:lang w:eastAsia="en-US"/>
              </w:rPr>
              <w:t xml:space="preserve">Транспортировка сточных вод с использованием канализационных сетей, </w:t>
            </w:r>
            <w:r w:rsidRPr="00B05EE1">
              <w:rPr>
                <w:bCs/>
                <w:sz w:val="20"/>
                <w:lang w:eastAsia="en-US"/>
              </w:rPr>
              <w:lastRenderedPageBreak/>
              <w:t xml:space="preserve">находящихся на территории </w:t>
            </w:r>
            <w:r>
              <w:rPr>
                <w:bCs/>
                <w:sz w:val="20"/>
                <w:lang w:eastAsia="en-US"/>
              </w:rPr>
              <w:br/>
            </w:r>
            <w:r w:rsidRPr="00B05EE1">
              <w:rPr>
                <w:bCs/>
                <w:sz w:val="20"/>
                <w:lang w:eastAsia="en-US"/>
              </w:rPr>
              <w:t>г. Нижнего Новгорода, руб./м</w:t>
            </w:r>
            <w:r w:rsidRPr="0033226A">
              <w:rPr>
                <w:bCs/>
                <w:sz w:val="20"/>
                <w:vertAlign w:val="superscript"/>
                <w:lang w:eastAsia="en-US"/>
              </w:rPr>
              <w:t>3</w:t>
            </w:r>
          </w:p>
          <w:p w:rsidR="005A29BC" w:rsidRPr="00B05EE1" w:rsidRDefault="005A29BC" w:rsidP="005A29BC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  <w:r w:rsidRPr="00B05EE1">
              <w:rPr>
                <w:bCs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360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394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  <w:tc>
          <w:tcPr>
            <w:tcW w:w="398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  <w:tc>
          <w:tcPr>
            <w:tcW w:w="360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  <w:tc>
          <w:tcPr>
            <w:tcW w:w="394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  <w:tc>
          <w:tcPr>
            <w:tcW w:w="360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  <w:tc>
          <w:tcPr>
            <w:tcW w:w="395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  <w:tc>
          <w:tcPr>
            <w:tcW w:w="350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  <w:tc>
          <w:tcPr>
            <w:tcW w:w="372" w:type="pct"/>
            <w:vAlign w:val="bottom"/>
          </w:tcPr>
          <w:p w:rsidR="005A29BC" w:rsidRPr="001E1F32" w:rsidRDefault="005A29BC" w:rsidP="005A29BC">
            <w:pPr>
              <w:pStyle w:val="ac"/>
              <w:jc w:val="center"/>
              <w:rPr>
                <w:sz w:val="20"/>
                <w:szCs w:val="20"/>
              </w:rPr>
            </w:pPr>
            <w:r w:rsidRPr="001E1F32">
              <w:rPr>
                <w:sz w:val="20"/>
                <w:szCs w:val="20"/>
              </w:rPr>
              <w:t>-</w:t>
            </w:r>
          </w:p>
        </w:tc>
      </w:tr>
    </w:tbl>
    <w:p w:rsidR="005A29BC" w:rsidRPr="00B05EE1" w:rsidRDefault="005A29BC" w:rsidP="005A29BC">
      <w:pPr>
        <w:spacing w:line="276" w:lineRule="auto"/>
        <w:ind w:firstLine="709"/>
        <w:jc w:val="both"/>
        <w:rPr>
          <w:szCs w:val="28"/>
        </w:rPr>
      </w:pPr>
      <w:r w:rsidRPr="00B05EE1">
        <w:rPr>
          <w:b/>
          <w:szCs w:val="28"/>
        </w:rPr>
        <w:lastRenderedPageBreak/>
        <w:t>4.</w:t>
      </w:r>
      <w:r w:rsidRPr="00B05EE1">
        <w:rPr>
          <w:szCs w:val="28"/>
        </w:rPr>
        <w:t xml:space="preserve"> Утвердить производственные программы  </w:t>
      </w:r>
      <w:r w:rsidRPr="00B05EE1">
        <w:rPr>
          <w:szCs w:val="28"/>
          <w:lang w:eastAsia="en-US"/>
        </w:rPr>
        <w:t xml:space="preserve">ПУБЛИЧНОГО АКЦИОНЕРНОГО ОБЩЕСТВА «НИЖЕГОРОДСКИЙ МАШИНОСТРОИТЕЛЬНЫЙ ЗАВОД» (ИНН </w:t>
      </w:r>
      <w:r w:rsidRPr="00B05EE1">
        <w:rPr>
          <w:szCs w:val="28"/>
        </w:rPr>
        <w:t>5259008768)</w:t>
      </w:r>
      <w:r w:rsidRPr="00B05EE1">
        <w:rPr>
          <w:szCs w:val="28"/>
          <w:lang w:eastAsia="en-US"/>
        </w:rPr>
        <w:t>, г. Нижний Новгород</w:t>
      </w:r>
      <w:r w:rsidRPr="00B05EE1">
        <w:rPr>
          <w:noProof/>
          <w:szCs w:val="28"/>
        </w:rPr>
        <w:t>, в сфере холодного водоснабжения и водоотведения согласно Приложениям 1</w:t>
      </w:r>
      <w:r>
        <w:rPr>
          <w:noProof/>
          <w:szCs w:val="28"/>
        </w:rPr>
        <w:t xml:space="preserve"> </w:t>
      </w:r>
      <w:r w:rsidRPr="00B05EE1">
        <w:rPr>
          <w:noProof/>
          <w:szCs w:val="28"/>
        </w:rPr>
        <w:t>-</w:t>
      </w:r>
      <w:r>
        <w:rPr>
          <w:noProof/>
          <w:szCs w:val="28"/>
        </w:rPr>
        <w:t xml:space="preserve"> </w:t>
      </w:r>
      <w:r w:rsidRPr="00B05EE1">
        <w:rPr>
          <w:noProof/>
          <w:szCs w:val="28"/>
        </w:rPr>
        <w:t>3 к настоящему решению.</w:t>
      </w:r>
    </w:p>
    <w:p w:rsidR="005A29BC" w:rsidRPr="00B05EE1" w:rsidRDefault="005A29BC" w:rsidP="005A29B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Cs w:val="28"/>
          <w:lang w:eastAsia="en-US"/>
        </w:rPr>
      </w:pPr>
      <w:r w:rsidRPr="00B05EE1">
        <w:rPr>
          <w:b/>
          <w:bCs/>
          <w:szCs w:val="28"/>
        </w:rPr>
        <w:t xml:space="preserve">5. </w:t>
      </w:r>
      <w:r w:rsidRPr="00B05EE1">
        <w:rPr>
          <w:szCs w:val="28"/>
          <w:lang w:eastAsia="en-US"/>
        </w:rPr>
        <w:t xml:space="preserve">ПУБЛИЧНОЕ АКЦИОНЕРНОЕ ОБЩЕСТВО «НИЖЕГОРОДСКИЙ МАШИНОСТРОИТЕЛЬНЫЙ ЗАВОД» (ИНН </w:t>
      </w:r>
      <w:r w:rsidRPr="00B05EE1">
        <w:rPr>
          <w:szCs w:val="28"/>
        </w:rPr>
        <w:t>5259008768)</w:t>
      </w:r>
      <w:r w:rsidRPr="00B05EE1">
        <w:rPr>
          <w:szCs w:val="28"/>
          <w:lang w:eastAsia="en-US"/>
        </w:rPr>
        <w:t>, г. Нижний Новгород</w:t>
      </w:r>
      <w:r w:rsidRPr="00B05EE1">
        <w:rPr>
          <w:szCs w:val="28"/>
        </w:rPr>
        <w:t xml:space="preserve">, </w:t>
      </w:r>
      <w:r w:rsidRPr="00B05EE1">
        <w:rPr>
          <w:szCs w:val="28"/>
          <w:lang w:eastAsia="en-US"/>
        </w:rPr>
        <w:t xml:space="preserve"> </w:t>
      </w:r>
      <w:r w:rsidRPr="00B05EE1">
        <w:rPr>
          <w:bCs/>
          <w:szCs w:val="28"/>
          <w:lang w:eastAsia="en-US"/>
        </w:rPr>
        <w:t>применяет общий режим налогообложения и является плательщиком НДС.</w:t>
      </w:r>
    </w:p>
    <w:p w:rsidR="005A29BC" w:rsidRPr="00B05EE1" w:rsidRDefault="005A29BC" w:rsidP="005A29BC">
      <w:pPr>
        <w:spacing w:line="276" w:lineRule="auto"/>
        <w:ind w:firstLine="709"/>
        <w:jc w:val="both"/>
        <w:rPr>
          <w:szCs w:val="28"/>
        </w:rPr>
      </w:pPr>
      <w:r w:rsidRPr="00B05EE1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5A29BC" w:rsidRPr="00B05EE1" w:rsidRDefault="005A29BC" w:rsidP="005A29BC">
      <w:pPr>
        <w:spacing w:line="276" w:lineRule="auto"/>
        <w:ind w:firstLine="709"/>
        <w:jc w:val="both"/>
        <w:rPr>
          <w:szCs w:val="28"/>
        </w:rPr>
      </w:pPr>
      <w:r w:rsidRPr="00B05EE1">
        <w:rPr>
          <w:b/>
          <w:bCs/>
          <w:szCs w:val="28"/>
        </w:rPr>
        <w:t>6.</w:t>
      </w:r>
      <w:r w:rsidRPr="00B05EE1">
        <w:rPr>
          <w:szCs w:val="28"/>
        </w:rPr>
        <w:t xml:space="preserve"> Тарифы, установленные пунктом 3 настоящего решения, действуют </w:t>
      </w:r>
      <w:r w:rsidRPr="00B05EE1">
        <w:rPr>
          <w:szCs w:val="28"/>
        </w:rPr>
        <w:br/>
        <w:t>с 1 января 2</w:t>
      </w:r>
      <w:r>
        <w:rPr>
          <w:szCs w:val="28"/>
        </w:rPr>
        <w:t>019 г. по 31 декабря 2023 г.</w:t>
      </w:r>
      <w:r w:rsidRPr="00B05EE1">
        <w:rPr>
          <w:szCs w:val="28"/>
        </w:rPr>
        <w:t xml:space="preserve"> включительно.</w:t>
      </w:r>
    </w:p>
    <w:p w:rsidR="00114A0B" w:rsidRPr="00EF3B08" w:rsidRDefault="00114A0B" w:rsidP="00EF3B08">
      <w:pPr>
        <w:tabs>
          <w:tab w:val="left" w:pos="1897"/>
        </w:tabs>
        <w:spacing w:line="276" w:lineRule="auto"/>
        <w:rPr>
          <w:noProof/>
          <w:sz w:val="32"/>
        </w:rPr>
      </w:pPr>
    </w:p>
    <w:p w:rsidR="00261BEB" w:rsidRDefault="00261BEB" w:rsidP="00114A0B">
      <w:pPr>
        <w:tabs>
          <w:tab w:val="left" w:pos="1897"/>
        </w:tabs>
        <w:rPr>
          <w:noProof/>
        </w:rPr>
      </w:pPr>
    </w:p>
    <w:p w:rsidR="00F34520" w:rsidRDefault="00F34520" w:rsidP="00114A0B">
      <w:pPr>
        <w:tabs>
          <w:tab w:val="left" w:pos="1897"/>
        </w:tabs>
        <w:rPr>
          <w:noProof/>
        </w:rPr>
      </w:pPr>
    </w:p>
    <w:p w:rsidR="003F7CA5" w:rsidRPr="003F7CA5" w:rsidRDefault="003F7CA5" w:rsidP="003F7CA5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Руководитель службы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  <w:t xml:space="preserve">              </w:t>
      </w:r>
      <w:proofErr w:type="spellStart"/>
      <w:r w:rsidRPr="003F7CA5">
        <w:rPr>
          <w:szCs w:val="28"/>
        </w:rPr>
        <w:t>А.Г.Малухин</w:t>
      </w:r>
      <w:proofErr w:type="spellEnd"/>
    </w:p>
    <w:p w:rsidR="00C73400" w:rsidRDefault="00C73400" w:rsidP="005C06DC">
      <w:pPr>
        <w:tabs>
          <w:tab w:val="left" w:pos="1897"/>
        </w:tabs>
        <w:spacing w:line="276" w:lineRule="auto"/>
        <w:rPr>
          <w:szCs w:val="28"/>
        </w:rPr>
      </w:pPr>
    </w:p>
    <w:p w:rsidR="00C73400" w:rsidRDefault="00C73400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6627AF" w:rsidRDefault="006627AF" w:rsidP="005C06DC">
      <w:pPr>
        <w:tabs>
          <w:tab w:val="left" w:pos="1897"/>
        </w:tabs>
        <w:spacing w:line="276" w:lineRule="auto"/>
        <w:rPr>
          <w:szCs w:val="28"/>
        </w:rPr>
      </w:pPr>
    </w:p>
    <w:p w:rsidR="006627AF" w:rsidRDefault="006627AF" w:rsidP="005C06DC">
      <w:pPr>
        <w:tabs>
          <w:tab w:val="left" w:pos="1897"/>
        </w:tabs>
        <w:spacing w:line="276" w:lineRule="auto"/>
        <w:rPr>
          <w:szCs w:val="28"/>
        </w:rPr>
      </w:pPr>
    </w:p>
    <w:p w:rsidR="006627AF" w:rsidRDefault="006627AF" w:rsidP="005C06DC">
      <w:pPr>
        <w:tabs>
          <w:tab w:val="left" w:pos="1897"/>
        </w:tabs>
        <w:spacing w:line="276" w:lineRule="auto"/>
        <w:rPr>
          <w:szCs w:val="28"/>
        </w:rPr>
      </w:pPr>
    </w:p>
    <w:p w:rsidR="005A29BC" w:rsidRDefault="005A29BC" w:rsidP="005C06DC">
      <w:pPr>
        <w:tabs>
          <w:tab w:val="left" w:pos="1897"/>
        </w:tabs>
        <w:spacing w:line="276" w:lineRule="auto"/>
        <w:rPr>
          <w:szCs w:val="28"/>
        </w:rPr>
      </w:pPr>
    </w:p>
    <w:p w:rsidR="005A29BC" w:rsidRDefault="005A29BC" w:rsidP="005C06DC">
      <w:pPr>
        <w:tabs>
          <w:tab w:val="left" w:pos="1897"/>
        </w:tabs>
        <w:spacing w:line="276" w:lineRule="auto"/>
        <w:rPr>
          <w:szCs w:val="28"/>
        </w:rPr>
      </w:pPr>
    </w:p>
    <w:p w:rsidR="005A29BC" w:rsidRDefault="005A29BC" w:rsidP="005C06DC">
      <w:pPr>
        <w:tabs>
          <w:tab w:val="left" w:pos="1897"/>
        </w:tabs>
        <w:spacing w:line="276" w:lineRule="auto"/>
        <w:rPr>
          <w:szCs w:val="28"/>
        </w:rPr>
      </w:pPr>
    </w:p>
    <w:p w:rsidR="005A29BC" w:rsidRDefault="005A29BC" w:rsidP="005C06DC">
      <w:pPr>
        <w:tabs>
          <w:tab w:val="left" w:pos="1897"/>
        </w:tabs>
        <w:spacing w:line="276" w:lineRule="auto"/>
        <w:rPr>
          <w:szCs w:val="28"/>
        </w:rPr>
      </w:pPr>
    </w:p>
    <w:p w:rsidR="005A29BC" w:rsidRDefault="005A29BC" w:rsidP="005C06DC">
      <w:pPr>
        <w:tabs>
          <w:tab w:val="left" w:pos="1897"/>
        </w:tabs>
        <w:spacing w:line="276" w:lineRule="auto"/>
        <w:rPr>
          <w:szCs w:val="28"/>
        </w:rPr>
      </w:pPr>
    </w:p>
    <w:p w:rsidR="005A29BC" w:rsidRDefault="005A29BC" w:rsidP="005C06DC">
      <w:pPr>
        <w:tabs>
          <w:tab w:val="left" w:pos="1897"/>
        </w:tabs>
        <w:spacing w:line="276" w:lineRule="auto"/>
        <w:rPr>
          <w:szCs w:val="28"/>
        </w:rPr>
      </w:pPr>
    </w:p>
    <w:p w:rsidR="005A29BC" w:rsidRDefault="005A29BC" w:rsidP="005C06DC">
      <w:pPr>
        <w:tabs>
          <w:tab w:val="left" w:pos="1897"/>
        </w:tabs>
        <w:spacing w:line="276" w:lineRule="auto"/>
        <w:rPr>
          <w:szCs w:val="28"/>
        </w:rPr>
      </w:pPr>
    </w:p>
    <w:p w:rsidR="005A29BC" w:rsidRDefault="005A29BC" w:rsidP="005C06DC">
      <w:pPr>
        <w:tabs>
          <w:tab w:val="left" w:pos="1897"/>
        </w:tabs>
        <w:spacing w:line="276" w:lineRule="auto"/>
        <w:rPr>
          <w:szCs w:val="28"/>
        </w:rPr>
      </w:pPr>
    </w:p>
    <w:p w:rsidR="005A29BC" w:rsidRDefault="005A29BC" w:rsidP="005C06DC">
      <w:pPr>
        <w:tabs>
          <w:tab w:val="left" w:pos="1897"/>
        </w:tabs>
        <w:spacing w:line="276" w:lineRule="auto"/>
        <w:rPr>
          <w:szCs w:val="28"/>
        </w:rPr>
      </w:pPr>
    </w:p>
    <w:p w:rsidR="00971777" w:rsidRDefault="006627AF" w:rsidP="006B717F">
      <w:pPr>
        <w:spacing w:line="276" w:lineRule="auto"/>
        <w:rPr>
          <w:szCs w:val="28"/>
        </w:rPr>
      </w:pPr>
      <w:r>
        <w:rPr>
          <w:szCs w:val="28"/>
        </w:rPr>
        <w:lastRenderedPageBreak/>
        <w:t xml:space="preserve">       </w:t>
      </w: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6627AF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6627AF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6627AF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F34520">
            <w:pPr>
              <w:spacing w:line="276" w:lineRule="auto"/>
              <w:ind w:left="3552"/>
              <w:jc w:val="center"/>
            </w:pPr>
            <w:r>
              <w:t xml:space="preserve">ПРИЛОЖЕНИЕ </w:t>
            </w:r>
            <w:r w:rsidR="005A29BC">
              <w:t>1</w:t>
            </w:r>
          </w:p>
          <w:p w:rsidR="005C06DC" w:rsidRDefault="005C06DC" w:rsidP="006627AF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Pr="00CB1B90" w:rsidRDefault="005C06DC" w:rsidP="00F34520">
            <w:pPr>
              <w:ind w:left="3552"/>
              <w:jc w:val="center"/>
              <w:rPr>
                <w:lang w:val="en-US"/>
              </w:rPr>
            </w:pPr>
            <w:r w:rsidRPr="00F34520">
              <w:t xml:space="preserve">от </w:t>
            </w:r>
            <w:r w:rsidR="00F34520" w:rsidRPr="00F34520">
              <w:t>18 декабря</w:t>
            </w:r>
            <w:r w:rsidR="00D74902" w:rsidRPr="00F34520">
              <w:t xml:space="preserve"> </w:t>
            </w:r>
            <w:r w:rsidR="00086839" w:rsidRPr="00F34520">
              <w:t>2018</w:t>
            </w:r>
            <w:r w:rsidR="00CC03DF" w:rsidRPr="00F34520">
              <w:t xml:space="preserve"> 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67662C">
              <w:t>53/80</w:t>
            </w:r>
          </w:p>
        </w:tc>
      </w:tr>
      <w:tr w:rsidR="00AB760E" w:rsidRPr="006161EA" w:rsidTr="006627AF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C15EF7" w:rsidRDefault="00C15EF7" w:rsidP="006627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A29BC" w:rsidRPr="0086504B" w:rsidRDefault="005A29BC" w:rsidP="005A29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6504B">
              <w:rPr>
                <w:b/>
                <w:sz w:val="24"/>
                <w:szCs w:val="24"/>
              </w:rPr>
              <w:t xml:space="preserve">ПРОИЗВОДСТВЕННАЯ ПРОГРАММА </w:t>
            </w:r>
          </w:p>
          <w:p w:rsidR="005A29BC" w:rsidRPr="0086504B" w:rsidRDefault="005A29BC" w:rsidP="005A29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6504B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5A29BC" w:rsidRDefault="005A29BC" w:rsidP="005A29BC">
            <w:pPr>
              <w:jc w:val="center"/>
              <w:rPr>
                <w:b/>
                <w:sz w:val="24"/>
                <w:szCs w:val="24"/>
              </w:rPr>
            </w:pPr>
            <w:r w:rsidRPr="00B05EE1">
              <w:rPr>
                <w:b/>
                <w:sz w:val="24"/>
                <w:szCs w:val="24"/>
              </w:rPr>
              <w:t>(питьевая вода)</w:t>
            </w:r>
          </w:p>
          <w:p w:rsidR="006627AF" w:rsidRPr="00C15EF7" w:rsidRDefault="006627AF" w:rsidP="006627AF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A1039E" w:rsidRDefault="00B17710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114A0B">
        <w:rPr>
          <w:sz w:val="24"/>
          <w:szCs w:val="24"/>
          <w:lang w:eastAsia="en-US"/>
        </w:rPr>
        <w:t>дственной программы с 01.01.201</w:t>
      </w:r>
      <w:r w:rsidR="007B6D9F">
        <w:rPr>
          <w:sz w:val="24"/>
          <w:szCs w:val="24"/>
          <w:lang w:eastAsia="en-US"/>
        </w:rPr>
        <w:t>9</w:t>
      </w:r>
      <w:r>
        <w:rPr>
          <w:sz w:val="24"/>
          <w:szCs w:val="24"/>
          <w:lang w:eastAsia="en-US"/>
        </w:rPr>
        <w:t xml:space="preserve"> г. по 31.12.2</w:t>
      </w:r>
      <w:r w:rsidR="007B6D9F">
        <w:rPr>
          <w:sz w:val="24"/>
          <w:szCs w:val="24"/>
          <w:lang w:eastAsia="en-US"/>
        </w:rPr>
        <w:t xml:space="preserve">023 </w:t>
      </w:r>
      <w:r>
        <w:rPr>
          <w:sz w:val="24"/>
          <w:szCs w:val="24"/>
          <w:lang w:eastAsia="en-US"/>
        </w:rPr>
        <w:t>г.</w:t>
      </w:r>
    </w:p>
    <w:tbl>
      <w:tblPr>
        <w:tblW w:w="5173" w:type="pct"/>
        <w:tblInd w:w="-318" w:type="dxa"/>
        <w:tblLook w:val="04A0" w:firstRow="1" w:lastRow="0" w:firstColumn="1" w:lastColumn="0" w:noHBand="0" w:noVBand="1"/>
      </w:tblPr>
      <w:tblGrid>
        <w:gridCol w:w="2954"/>
        <w:gridCol w:w="464"/>
        <w:gridCol w:w="461"/>
        <w:gridCol w:w="399"/>
        <w:gridCol w:w="643"/>
        <w:gridCol w:w="354"/>
        <w:gridCol w:w="511"/>
        <w:gridCol w:w="255"/>
        <w:gridCol w:w="531"/>
        <w:gridCol w:w="496"/>
        <w:gridCol w:w="713"/>
        <w:gridCol w:w="501"/>
        <w:gridCol w:w="758"/>
        <w:gridCol w:w="269"/>
        <w:gridCol w:w="1032"/>
      </w:tblGrid>
      <w:tr w:rsidR="00497D1F" w:rsidRPr="00497D1F" w:rsidTr="00497D1F">
        <w:trPr>
          <w:trHeight w:val="43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D1F" w:rsidRPr="00497D1F" w:rsidRDefault="00497D1F" w:rsidP="00497D1F">
            <w:pPr>
              <w:jc w:val="center"/>
              <w:rPr>
                <w:b/>
                <w:bCs/>
                <w:sz w:val="20"/>
              </w:rPr>
            </w:pPr>
            <w:r w:rsidRPr="00497D1F">
              <w:rPr>
                <w:b/>
                <w:bCs/>
                <w:sz w:val="20"/>
              </w:rPr>
              <w:t>1. Паспорт производственной программы</w:t>
            </w:r>
          </w:p>
        </w:tc>
      </w:tr>
      <w:tr w:rsidR="00497D1F" w:rsidRPr="00497D1F" w:rsidTr="00A2162C">
        <w:trPr>
          <w:trHeight w:val="840"/>
        </w:trPr>
        <w:tc>
          <w:tcPr>
            <w:tcW w:w="18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D1F" w:rsidRPr="00497D1F" w:rsidRDefault="00497D1F" w:rsidP="00497D1F">
            <w:pPr>
              <w:ind w:left="34"/>
              <w:rPr>
                <w:sz w:val="20"/>
              </w:rPr>
            </w:pPr>
            <w:r w:rsidRPr="00497D1F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312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D1F" w:rsidRPr="00497D1F" w:rsidRDefault="00A2162C" w:rsidP="00A2162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162C">
              <w:rPr>
                <w:sz w:val="20"/>
                <w:lang w:eastAsia="en-US"/>
              </w:rPr>
              <w:t xml:space="preserve">ПУБЛИЧНОЕ АКЦИОНЕРНОЕ ОБЩЕСТВО «НИЖЕГОРОДСКИЙ МАШИНОСТРОИТЕЛЬНЫЙ ЗАВОД» (ИНН </w:t>
            </w:r>
            <w:r w:rsidRPr="00A2162C">
              <w:rPr>
                <w:sz w:val="20"/>
              </w:rPr>
              <w:t>5259008768</w:t>
            </w:r>
            <w:r w:rsidRPr="00A2162C">
              <w:rPr>
                <w:color w:val="000000"/>
                <w:sz w:val="20"/>
              </w:rPr>
              <w:t>)</w:t>
            </w:r>
          </w:p>
        </w:tc>
      </w:tr>
      <w:tr w:rsidR="00A2162C" w:rsidRPr="00497D1F" w:rsidTr="00A2162C">
        <w:trPr>
          <w:trHeight w:val="600"/>
        </w:trPr>
        <w:tc>
          <w:tcPr>
            <w:tcW w:w="18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Местонахождение регулируемой организации           </w:t>
            </w:r>
          </w:p>
        </w:tc>
        <w:tc>
          <w:tcPr>
            <w:tcW w:w="312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5A29BC" w:rsidRDefault="00A2162C" w:rsidP="00A2162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162C">
              <w:rPr>
                <w:bCs/>
                <w:sz w:val="20"/>
                <w:szCs w:val="24"/>
                <w:lang w:eastAsia="en-US"/>
              </w:rPr>
              <w:t xml:space="preserve">603052, г. Нижний Новгород, </w:t>
            </w:r>
            <w:proofErr w:type="spellStart"/>
            <w:r w:rsidRPr="00A2162C">
              <w:rPr>
                <w:bCs/>
                <w:sz w:val="20"/>
                <w:szCs w:val="24"/>
                <w:lang w:eastAsia="en-US"/>
              </w:rPr>
              <w:t>Сормовское</w:t>
            </w:r>
            <w:proofErr w:type="spellEnd"/>
            <w:r w:rsidRPr="00A2162C">
              <w:rPr>
                <w:bCs/>
                <w:sz w:val="20"/>
                <w:szCs w:val="24"/>
                <w:lang w:eastAsia="en-US"/>
              </w:rPr>
              <w:t xml:space="preserve"> шоссе, д. 21</w:t>
            </w:r>
          </w:p>
        </w:tc>
      </w:tr>
      <w:tr w:rsidR="00A2162C" w:rsidRPr="00497D1F" w:rsidTr="00A2162C">
        <w:trPr>
          <w:trHeight w:val="615"/>
        </w:trPr>
        <w:tc>
          <w:tcPr>
            <w:tcW w:w="18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Наименование уполномоченного органа               </w:t>
            </w:r>
          </w:p>
        </w:tc>
        <w:tc>
          <w:tcPr>
            <w:tcW w:w="312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A2162C" w:rsidRPr="00497D1F" w:rsidTr="00A2162C">
        <w:trPr>
          <w:trHeight w:val="615"/>
        </w:trPr>
        <w:tc>
          <w:tcPr>
            <w:tcW w:w="18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Местонахождение уполномоченного органа                </w:t>
            </w:r>
          </w:p>
        </w:tc>
        <w:tc>
          <w:tcPr>
            <w:tcW w:w="312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497D1F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A2162C" w:rsidRPr="00497D1F" w:rsidTr="00497D1F">
        <w:trPr>
          <w:trHeight w:val="39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b/>
                <w:bCs/>
                <w:sz w:val="20"/>
              </w:rPr>
            </w:pPr>
            <w:r w:rsidRPr="00497D1F">
              <w:rPr>
                <w:b/>
                <w:bCs/>
                <w:sz w:val="20"/>
              </w:rPr>
              <w:t>2. Объем принимаемых сточных вод</w:t>
            </w:r>
          </w:p>
        </w:tc>
      </w:tr>
      <w:tr w:rsidR="00A2162C" w:rsidRPr="00497D1F" w:rsidTr="00A2162C">
        <w:trPr>
          <w:trHeight w:val="1005"/>
        </w:trPr>
        <w:tc>
          <w:tcPr>
            <w:tcW w:w="18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6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на период с 01.01.2019 по 31.12.2019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на период с 01.01.2020 по 31.12.2020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на период с 01.01.2021 по 31.12.2021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на период с 01.01.2022 по 31.12.2022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на период с 01.01.2023 по 31.12.2023</w:t>
            </w:r>
          </w:p>
        </w:tc>
      </w:tr>
      <w:tr w:rsidR="00A2162C" w:rsidRPr="00497D1F" w:rsidTr="00A2162C">
        <w:trPr>
          <w:trHeight w:val="660"/>
        </w:trPr>
        <w:tc>
          <w:tcPr>
            <w:tcW w:w="18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Подано воды всего, тыс</w:t>
            </w:r>
            <w:proofErr w:type="gramStart"/>
            <w:r w:rsidRPr="00497D1F">
              <w:rPr>
                <w:sz w:val="20"/>
              </w:rPr>
              <w:t>.м</w:t>
            </w:r>
            <w:proofErr w:type="gramEnd"/>
            <w:r w:rsidRPr="00497D1F">
              <w:rPr>
                <w:sz w:val="20"/>
                <w:vertAlign w:val="superscript"/>
              </w:rPr>
              <w:t>3</w:t>
            </w:r>
            <w:r w:rsidRPr="00497D1F">
              <w:rPr>
                <w:sz w:val="20"/>
              </w:rPr>
              <w:t xml:space="preserve"> в том числе:</w:t>
            </w:r>
          </w:p>
        </w:tc>
        <w:tc>
          <w:tcPr>
            <w:tcW w:w="6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4122,18</w:t>
            </w:r>
            <w:r w:rsidR="00AA75CE">
              <w:rPr>
                <w:sz w:val="20"/>
              </w:rPr>
              <w:t>3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4122,18</w:t>
            </w:r>
            <w:r w:rsidR="00AA75CE">
              <w:rPr>
                <w:sz w:val="20"/>
              </w:rPr>
              <w:t>3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4122,18</w:t>
            </w:r>
            <w:r w:rsidR="00AA75CE">
              <w:rPr>
                <w:sz w:val="20"/>
              </w:rPr>
              <w:t>3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4122,18</w:t>
            </w:r>
            <w:r w:rsidR="00AA75CE">
              <w:rPr>
                <w:sz w:val="20"/>
              </w:rPr>
              <w:t>3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4122,18</w:t>
            </w:r>
            <w:r w:rsidR="00AA75CE">
              <w:rPr>
                <w:sz w:val="20"/>
              </w:rPr>
              <w:t>3</w:t>
            </w:r>
          </w:p>
        </w:tc>
      </w:tr>
      <w:tr w:rsidR="00A2162C" w:rsidRPr="00497D1F" w:rsidTr="00A2162C">
        <w:trPr>
          <w:trHeight w:val="300"/>
        </w:trPr>
        <w:tc>
          <w:tcPr>
            <w:tcW w:w="18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i/>
                <w:iCs/>
                <w:sz w:val="20"/>
              </w:rPr>
            </w:pPr>
            <w:r w:rsidRPr="00497D1F">
              <w:rPr>
                <w:i/>
                <w:iCs/>
                <w:sz w:val="20"/>
              </w:rPr>
              <w:t>население</w:t>
            </w:r>
          </w:p>
        </w:tc>
        <w:tc>
          <w:tcPr>
            <w:tcW w:w="6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300"/>
        </w:trPr>
        <w:tc>
          <w:tcPr>
            <w:tcW w:w="18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i/>
                <w:iCs/>
                <w:sz w:val="20"/>
              </w:rPr>
            </w:pPr>
            <w:r w:rsidRPr="00497D1F">
              <w:rPr>
                <w:i/>
                <w:iCs/>
                <w:sz w:val="20"/>
              </w:rPr>
              <w:t>прочие потребители</w:t>
            </w:r>
          </w:p>
        </w:tc>
        <w:tc>
          <w:tcPr>
            <w:tcW w:w="6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434,1</w:t>
            </w:r>
            <w:r w:rsidR="00AA75CE">
              <w:rPr>
                <w:sz w:val="20"/>
              </w:rPr>
              <w:t>26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434,1</w:t>
            </w:r>
            <w:r w:rsidR="00AA75CE">
              <w:rPr>
                <w:sz w:val="20"/>
              </w:rPr>
              <w:t>26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434,1</w:t>
            </w:r>
            <w:r w:rsidR="00AA75CE">
              <w:rPr>
                <w:sz w:val="20"/>
              </w:rPr>
              <w:t>26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434,1</w:t>
            </w:r>
            <w:r w:rsidR="00AA75CE">
              <w:rPr>
                <w:sz w:val="20"/>
              </w:rPr>
              <w:t>26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434,1</w:t>
            </w:r>
            <w:r w:rsidR="00AA75CE">
              <w:rPr>
                <w:sz w:val="20"/>
              </w:rPr>
              <w:t>26</w:t>
            </w:r>
          </w:p>
        </w:tc>
      </w:tr>
      <w:tr w:rsidR="00A2162C" w:rsidRPr="00497D1F" w:rsidTr="00A2162C">
        <w:trPr>
          <w:trHeight w:val="300"/>
        </w:trPr>
        <w:tc>
          <w:tcPr>
            <w:tcW w:w="18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i/>
                <w:iCs/>
                <w:sz w:val="20"/>
              </w:rPr>
            </w:pPr>
            <w:r w:rsidRPr="00497D1F">
              <w:rPr>
                <w:i/>
                <w:iCs/>
                <w:sz w:val="20"/>
              </w:rPr>
              <w:t>собственное потребление</w:t>
            </w:r>
          </w:p>
        </w:tc>
        <w:tc>
          <w:tcPr>
            <w:tcW w:w="6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3688,0</w:t>
            </w:r>
            <w:r w:rsidR="00AA75CE">
              <w:rPr>
                <w:sz w:val="20"/>
              </w:rPr>
              <w:t>57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3688,0</w:t>
            </w:r>
            <w:r w:rsidR="00AA75CE">
              <w:rPr>
                <w:sz w:val="20"/>
              </w:rPr>
              <w:t>57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3688,0</w:t>
            </w:r>
            <w:r w:rsidR="00AA75CE">
              <w:rPr>
                <w:sz w:val="20"/>
              </w:rPr>
              <w:t>57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3688,0</w:t>
            </w:r>
            <w:r w:rsidR="00AA75CE">
              <w:rPr>
                <w:sz w:val="20"/>
              </w:rPr>
              <w:t>57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3688,0</w:t>
            </w:r>
            <w:r w:rsidR="00AA75CE">
              <w:rPr>
                <w:sz w:val="20"/>
              </w:rPr>
              <w:t>57</w:t>
            </w:r>
          </w:p>
        </w:tc>
      </w:tr>
      <w:tr w:rsidR="00A2162C" w:rsidRPr="00497D1F" w:rsidTr="00A2162C">
        <w:trPr>
          <w:trHeight w:val="300"/>
        </w:trPr>
        <w:tc>
          <w:tcPr>
            <w:tcW w:w="18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i/>
                <w:iCs/>
                <w:sz w:val="20"/>
              </w:rPr>
            </w:pPr>
            <w:r w:rsidRPr="00497D1F">
              <w:rPr>
                <w:i/>
                <w:iCs/>
                <w:sz w:val="20"/>
              </w:rPr>
              <w:t>бюджетные потребители</w:t>
            </w:r>
          </w:p>
        </w:tc>
        <w:tc>
          <w:tcPr>
            <w:tcW w:w="6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497D1F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b/>
                <w:bCs/>
                <w:sz w:val="20"/>
              </w:rPr>
            </w:pPr>
            <w:r w:rsidRPr="00497D1F">
              <w:rPr>
                <w:b/>
                <w:bCs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A2162C" w:rsidRPr="00497D1F" w:rsidTr="00A2162C">
        <w:trPr>
          <w:trHeight w:val="315"/>
        </w:trPr>
        <w:tc>
          <w:tcPr>
            <w:tcW w:w="1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Наименование мероприятий</w:t>
            </w:r>
          </w:p>
        </w:tc>
        <w:tc>
          <w:tcPr>
            <w:tcW w:w="6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График реализации мероприятия</w:t>
            </w:r>
          </w:p>
        </w:tc>
        <w:tc>
          <w:tcPr>
            <w:tcW w:w="134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58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Всего сумма, тыс. руб.</w:t>
            </w:r>
          </w:p>
        </w:tc>
      </w:tr>
      <w:tr w:rsidR="00A2162C" w:rsidRPr="00497D1F" w:rsidTr="00A2162C">
        <w:trPr>
          <w:trHeight w:val="509"/>
        </w:trPr>
        <w:tc>
          <w:tcPr>
            <w:tcW w:w="1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6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7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Себестоимость</w:t>
            </w:r>
          </w:p>
        </w:tc>
        <w:tc>
          <w:tcPr>
            <w:tcW w:w="61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 Другие источники    </w:t>
            </w:r>
          </w:p>
        </w:tc>
        <w:tc>
          <w:tcPr>
            <w:tcW w:w="158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</w:tr>
      <w:tr w:rsidR="00A2162C" w:rsidRPr="00497D1F" w:rsidTr="00A2162C">
        <w:trPr>
          <w:trHeight w:val="322"/>
        </w:trPr>
        <w:tc>
          <w:tcPr>
            <w:tcW w:w="1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6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7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61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158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</w:tr>
      <w:tr w:rsidR="00A2162C" w:rsidRPr="00497D1F" w:rsidTr="00497D1F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на период с 01.01.2019 по 31.12.2019 год</w:t>
            </w:r>
          </w:p>
        </w:tc>
      </w:tr>
      <w:tr w:rsidR="00A2162C" w:rsidRPr="00497D1F" w:rsidTr="00A2162C">
        <w:trPr>
          <w:trHeight w:val="39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Производственные расходы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01.01.2019 по 31.12.2019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56 949,14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56 949,14</w:t>
            </w:r>
          </w:p>
        </w:tc>
      </w:tr>
      <w:tr w:rsidR="00A2162C" w:rsidRPr="00497D1F" w:rsidTr="00A2162C">
        <w:trPr>
          <w:trHeight w:val="42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Административные расходы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01.01.2019 по 31.12.2019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2 949,37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2 949,37</w:t>
            </w:r>
          </w:p>
        </w:tc>
      </w:tr>
      <w:tr w:rsidR="00A2162C" w:rsidRPr="00497D1F" w:rsidTr="00A2162C">
        <w:trPr>
          <w:trHeight w:val="63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01.01.2019 по 31.12.2019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46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с 01.01.2019 по </w:t>
            </w:r>
            <w:r w:rsidRPr="00497D1F">
              <w:rPr>
                <w:sz w:val="20"/>
              </w:rPr>
              <w:lastRenderedPageBreak/>
              <w:t>31.12.2019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lastRenderedPageBreak/>
              <w:t>3 897,35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3 897,35</w:t>
            </w:r>
          </w:p>
        </w:tc>
      </w:tr>
      <w:tr w:rsidR="00A2162C" w:rsidRPr="00497D1F" w:rsidTr="00A2162C">
        <w:trPr>
          <w:trHeight w:val="61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lastRenderedPageBreak/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01.01.2019 по 31.12.2019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61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01.01.2019 по 31.12.2019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300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Итого за период с 01.01.2019 по 31.12.2019 год:                             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63 795,86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63 795,86</w:t>
            </w:r>
          </w:p>
        </w:tc>
      </w:tr>
      <w:tr w:rsidR="00A2162C" w:rsidRPr="00497D1F" w:rsidTr="00497D1F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на период с 01.01.2020 по 31.12.2020 год</w:t>
            </w:r>
          </w:p>
        </w:tc>
      </w:tr>
      <w:tr w:rsidR="00A2162C" w:rsidRPr="00497D1F" w:rsidTr="00A2162C">
        <w:trPr>
          <w:trHeight w:val="43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Производственные расходы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01.01.2020 по 31.12.2020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5</w:t>
            </w:r>
            <w:r w:rsidR="00AA75CE">
              <w:rPr>
                <w:sz w:val="20"/>
              </w:rPr>
              <w:t>8</w:t>
            </w:r>
            <w:r w:rsidRPr="00497D1F">
              <w:rPr>
                <w:sz w:val="20"/>
              </w:rPr>
              <w:t xml:space="preserve"> </w:t>
            </w:r>
            <w:r w:rsidR="00AA75CE">
              <w:rPr>
                <w:sz w:val="20"/>
              </w:rPr>
              <w:t>456</w:t>
            </w:r>
            <w:r w:rsidRPr="00497D1F">
              <w:rPr>
                <w:sz w:val="20"/>
              </w:rPr>
              <w:t>,</w:t>
            </w:r>
            <w:r w:rsidR="00AA75CE">
              <w:rPr>
                <w:sz w:val="20"/>
              </w:rPr>
              <w:t>69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A75CE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5</w:t>
            </w:r>
            <w:r>
              <w:rPr>
                <w:sz w:val="20"/>
              </w:rPr>
              <w:t>8</w:t>
            </w:r>
            <w:r w:rsidRPr="00497D1F">
              <w:rPr>
                <w:sz w:val="20"/>
              </w:rPr>
              <w:t xml:space="preserve"> </w:t>
            </w:r>
            <w:r>
              <w:rPr>
                <w:sz w:val="20"/>
              </w:rPr>
              <w:t>456</w:t>
            </w:r>
            <w:r w:rsidRPr="00497D1F">
              <w:rPr>
                <w:sz w:val="20"/>
              </w:rPr>
              <w:t>,</w:t>
            </w:r>
            <w:r>
              <w:rPr>
                <w:sz w:val="20"/>
              </w:rPr>
              <w:t>69</w:t>
            </w:r>
          </w:p>
        </w:tc>
      </w:tr>
      <w:tr w:rsidR="00A2162C" w:rsidRPr="00497D1F" w:rsidTr="00A2162C">
        <w:trPr>
          <w:trHeight w:val="36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Административные расходы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01.01.2020 по 31.12.2020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3 019,16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3 019,16</w:t>
            </w:r>
          </w:p>
        </w:tc>
      </w:tr>
      <w:tr w:rsidR="00A2162C" w:rsidRPr="00497D1F" w:rsidTr="00A2162C">
        <w:trPr>
          <w:trHeight w:val="55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01.01.2020 по 31.12.2020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33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01.01.2020 по 31.12.2020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3 897,35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3 897,35</w:t>
            </w:r>
          </w:p>
        </w:tc>
      </w:tr>
      <w:tr w:rsidR="00A2162C" w:rsidRPr="00497D1F" w:rsidTr="00A2162C">
        <w:trPr>
          <w:trHeight w:val="60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01.01.2020 по 31.12.2020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58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01.01.2020 по 31.12.2020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300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Итого за период с 01.01.2020 по 31.12.2020 год: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6</w:t>
            </w:r>
            <w:r w:rsidR="00AA75CE">
              <w:rPr>
                <w:sz w:val="20"/>
              </w:rPr>
              <w:t>5</w:t>
            </w:r>
            <w:r w:rsidRPr="00497D1F">
              <w:rPr>
                <w:sz w:val="20"/>
              </w:rPr>
              <w:t xml:space="preserve"> </w:t>
            </w:r>
            <w:r w:rsidR="00AA75CE">
              <w:rPr>
                <w:sz w:val="20"/>
              </w:rPr>
              <w:t>373</w:t>
            </w:r>
            <w:r w:rsidRPr="00497D1F">
              <w:rPr>
                <w:sz w:val="20"/>
              </w:rPr>
              <w:t>,2</w:t>
            </w:r>
            <w:r w:rsidR="00AA75CE">
              <w:rPr>
                <w:sz w:val="20"/>
              </w:rPr>
              <w:t>0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A75CE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6</w:t>
            </w:r>
            <w:r>
              <w:rPr>
                <w:sz w:val="20"/>
              </w:rPr>
              <w:t>5</w:t>
            </w:r>
            <w:r w:rsidRPr="00497D1F">
              <w:rPr>
                <w:sz w:val="20"/>
              </w:rPr>
              <w:t xml:space="preserve"> </w:t>
            </w:r>
            <w:r>
              <w:rPr>
                <w:sz w:val="20"/>
              </w:rPr>
              <w:t>373</w:t>
            </w:r>
            <w:r w:rsidRPr="00497D1F">
              <w:rPr>
                <w:sz w:val="20"/>
              </w:rPr>
              <w:t>,2</w:t>
            </w:r>
            <w:r>
              <w:rPr>
                <w:sz w:val="20"/>
              </w:rPr>
              <w:t>0</w:t>
            </w:r>
          </w:p>
        </w:tc>
      </w:tr>
      <w:tr w:rsidR="00A2162C" w:rsidRPr="00497D1F" w:rsidTr="00497D1F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на период с 01.01.2021 по 31.12.2021</w:t>
            </w:r>
          </w:p>
        </w:tc>
      </w:tr>
      <w:tr w:rsidR="00A2162C" w:rsidRPr="00497D1F" w:rsidTr="00A2162C">
        <w:trPr>
          <w:trHeight w:val="46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Производственные расходы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01.01.2021 по 31.12.2021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A75CE" w:rsidP="00A216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  <w:r w:rsidR="00A2162C" w:rsidRPr="00497D1F">
              <w:rPr>
                <w:sz w:val="20"/>
              </w:rPr>
              <w:t xml:space="preserve"> </w:t>
            </w:r>
            <w:r>
              <w:rPr>
                <w:sz w:val="20"/>
              </w:rPr>
              <w:t>235</w:t>
            </w:r>
            <w:r w:rsidR="00A2162C" w:rsidRPr="00497D1F">
              <w:rPr>
                <w:sz w:val="20"/>
              </w:rPr>
              <w:t>,</w:t>
            </w:r>
            <w:r>
              <w:rPr>
                <w:sz w:val="20"/>
              </w:rPr>
              <w:t>82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A75CE" w:rsidP="00A216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  <w:r w:rsidRPr="00497D1F">
              <w:rPr>
                <w:sz w:val="20"/>
              </w:rPr>
              <w:t xml:space="preserve"> </w:t>
            </w:r>
            <w:r>
              <w:rPr>
                <w:sz w:val="20"/>
              </w:rPr>
              <w:t>235</w:t>
            </w:r>
            <w:r w:rsidRPr="00497D1F">
              <w:rPr>
                <w:sz w:val="20"/>
              </w:rPr>
              <w:t>,</w:t>
            </w:r>
            <w:r>
              <w:rPr>
                <w:sz w:val="20"/>
              </w:rPr>
              <w:t>82</w:t>
            </w:r>
          </w:p>
        </w:tc>
      </w:tr>
      <w:tr w:rsidR="00A2162C" w:rsidRPr="00497D1F" w:rsidTr="00A2162C">
        <w:trPr>
          <w:trHeight w:val="49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Административные расходы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01.01.2021 по 31.12.2021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3 108,52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3 108,52</w:t>
            </w:r>
          </w:p>
        </w:tc>
      </w:tr>
      <w:tr w:rsidR="00A2162C" w:rsidRPr="00497D1F" w:rsidTr="00A2162C">
        <w:trPr>
          <w:trHeight w:val="58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01.01.2021 по 31.12.2021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31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01.01.2021 по 31.12.2021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3 897,35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3 897,35</w:t>
            </w:r>
          </w:p>
        </w:tc>
      </w:tr>
      <w:tr w:rsidR="00A2162C" w:rsidRPr="00497D1F" w:rsidTr="00A2162C">
        <w:trPr>
          <w:trHeight w:val="66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01.01.2021 по 31.12.2021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55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01.01.2021 по 31.12.2021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300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Итого за период с 01.01.2021 по 31.12.2021 год: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6</w:t>
            </w:r>
            <w:r w:rsidR="00AA75CE">
              <w:rPr>
                <w:sz w:val="20"/>
              </w:rPr>
              <w:t>7</w:t>
            </w:r>
            <w:r w:rsidRPr="00497D1F">
              <w:rPr>
                <w:sz w:val="20"/>
              </w:rPr>
              <w:t xml:space="preserve"> </w:t>
            </w:r>
            <w:r w:rsidR="00AA75CE">
              <w:rPr>
                <w:sz w:val="20"/>
              </w:rPr>
              <w:t>241</w:t>
            </w:r>
            <w:r w:rsidRPr="00497D1F">
              <w:rPr>
                <w:sz w:val="20"/>
              </w:rPr>
              <w:t>,</w:t>
            </w:r>
            <w:r w:rsidR="00AA75CE">
              <w:rPr>
                <w:sz w:val="20"/>
              </w:rPr>
              <w:t>69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A75CE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6</w:t>
            </w:r>
            <w:r>
              <w:rPr>
                <w:sz w:val="20"/>
              </w:rPr>
              <w:t>7</w:t>
            </w:r>
            <w:r w:rsidRPr="00497D1F">
              <w:rPr>
                <w:sz w:val="20"/>
              </w:rPr>
              <w:t xml:space="preserve"> </w:t>
            </w:r>
            <w:r>
              <w:rPr>
                <w:sz w:val="20"/>
              </w:rPr>
              <w:t>241</w:t>
            </w:r>
            <w:r w:rsidRPr="00497D1F">
              <w:rPr>
                <w:sz w:val="20"/>
              </w:rPr>
              <w:t>,</w:t>
            </w:r>
            <w:r>
              <w:rPr>
                <w:sz w:val="20"/>
              </w:rPr>
              <w:t>69</w:t>
            </w:r>
          </w:p>
        </w:tc>
      </w:tr>
      <w:tr w:rsidR="00A2162C" w:rsidRPr="00497D1F" w:rsidTr="00497D1F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на период с 01.01.2022 по 31.12.2022 год</w:t>
            </w:r>
          </w:p>
        </w:tc>
      </w:tr>
      <w:tr w:rsidR="00A2162C" w:rsidRPr="00497D1F" w:rsidTr="00A2162C">
        <w:trPr>
          <w:trHeight w:val="37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Производственные расходы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01.01.2022 по 31.12.2022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A75CE" w:rsidP="00A216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</w:t>
            </w:r>
            <w:r w:rsidR="00A2162C" w:rsidRPr="00497D1F">
              <w:rPr>
                <w:sz w:val="20"/>
              </w:rPr>
              <w:t xml:space="preserve"> </w:t>
            </w:r>
            <w:r>
              <w:rPr>
                <w:sz w:val="20"/>
              </w:rPr>
              <w:t>549</w:t>
            </w:r>
            <w:r w:rsidR="00A2162C" w:rsidRPr="00497D1F">
              <w:rPr>
                <w:sz w:val="20"/>
              </w:rPr>
              <w:t>,</w:t>
            </w:r>
            <w:r>
              <w:rPr>
                <w:sz w:val="20"/>
              </w:rPr>
              <w:t>84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A75CE" w:rsidP="00A216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</w:t>
            </w:r>
            <w:r w:rsidRPr="00497D1F">
              <w:rPr>
                <w:sz w:val="20"/>
              </w:rPr>
              <w:t xml:space="preserve"> </w:t>
            </w:r>
            <w:r>
              <w:rPr>
                <w:sz w:val="20"/>
              </w:rPr>
              <w:t>549</w:t>
            </w:r>
            <w:r w:rsidRPr="00497D1F">
              <w:rPr>
                <w:sz w:val="20"/>
              </w:rPr>
              <w:t>,</w:t>
            </w:r>
            <w:r>
              <w:rPr>
                <w:sz w:val="20"/>
              </w:rPr>
              <w:t>84</w:t>
            </w:r>
          </w:p>
        </w:tc>
      </w:tr>
      <w:tr w:rsidR="00A2162C" w:rsidRPr="00497D1F" w:rsidTr="00A2162C">
        <w:trPr>
          <w:trHeight w:val="33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Административные расходы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01.01.2022 по 31.12.2022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3 200,54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3 200,54</w:t>
            </w:r>
          </w:p>
        </w:tc>
      </w:tr>
      <w:tr w:rsidR="00A2162C" w:rsidRPr="00497D1F" w:rsidTr="00A2162C">
        <w:trPr>
          <w:trHeight w:val="58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lastRenderedPageBreak/>
              <w:t>Сбытовые расходы гарантирующих организаций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01.01.2022 по 31.12.2022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31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01.01.2022 по 31.12.2022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3 897,35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3 897,35</w:t>
            </w:r>
          </w:p>
        </w:tc>
      </w:tr>
      <w:tr w:rsidR="00A2162C" w:rsidRPr="00497D1F" w:rsidTr="00A2162C">
        <w:trPr>
          <w:trHeight w:val="66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01.01.2022 по 31.12.2022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55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01.01.2022 по 31.12.2022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300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Итого за период с 01.01.2022 по 31.12.2022 год: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6</w:t>
            </w:r>
            <w:r w:rsidR="00AA75CE">
              <w:rPr>
                <w:sz w:val="20"/>
              </w:rPr>
              <w:t>9 024,21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A75CE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6</w:t>
            </w:r>
            <w:r>
              <w:rPr>
                <w:sz w:val="20"/>
              </w:rPr>
              <w:t>9 024,21</w:t>
            </w:r>
          </w:p>
        </w:tc>
      </w:tr>
      <w:tr w:rsidR="00A2162C" w:rsidRPr="00497D1F" w:rsidTr="00497D1F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на период с 01.01.2023 по 31.12.2023 год</w:t>
            </w:r>
          </w:p>
        </w:tc>
      </w:tr>
      <w:tr w:rsidR="00A2162C" w:rsidRPr="00497D1F" w:rsidTr="00A2162C">
        <w:trPr>
          <w:trHeight w:val="37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Производственные расходы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с 01.01.2023 по 31.12.2023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A75CE" w:rsidP="00A216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</w:t>
            </w:r>
            <w:r w:rsidR="00A2162C" w:rsidRPr="00497D1F">
              <w:rPr>
                <w:sz w:val="20"/>
              </w:rPr>
              <w:t xml:space="preserve"> </w:t>
            </w:r>
            <w:r>
              <w:rPr>
                <w:sz w:val="20"/>
              </w:rPr>
              <w:t>549</w:t>
            </w:r>
            <w:r w:rsidR="00A2162C" w:rsidRPr="00497D1F">
              <w:rPr>
                <w:sz w:val="20"/>
              </w:rPr>
              <w:t>,8</w:t>
            </w:r>
            <w:r>
              <w:rPr>
                <w:sz w:val="20"/>
              </w:rPr>
              <w:t>4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A75CE" w:rsidP="00A216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</w:t>
            </w:r>
            <w:r w:rsidRPr="00497D1F">
              <w:rPr>
                <w:sz w:val="20"/>
              </w:rPr>
              <w:t xml:space="preserve"> </w:t>
            </w:r>
            <w:r>
              <w:rPr>
                <w:sz w:val="20"/>
              </w:rPr>
              <w:t>549</w:t>
            </w:r>
            <w:r w:rsidRPr="00497D1F">
              <w:rPr>
                <w:sz w:val="20"/>
              </w:rPr>
              <w:t>,8</w:t>
            </w:r>
            <w:r>
              <w:rPr>
                <w:sz w:val="20"/>
              </w:rPr>
              <w:t>4</w:t>
            </w:r>
          </w:p>
        </w:tc>
      </w:tr>
      <w:tr w:rsidR="00A2162C" w:rsidRPr="00497D1F" w:rsidTr="00A2162C">
        <w:trPr>
          <w:trHeight w:val="33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Административные расходы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с 01.01.2023 по 31.12.2023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3 295,27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3 295,27</w:t>
            </w:r>
          </w:p>
        </w:tc>
      </w:tr>
      <w:tr w:rsidR="00A2162C" w:rsidRPr="00497D1F" w:rsidTr="00A2162C">
        <w:trPr>
          <w:trHeight w:val="58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с 01.01.2023 по 31.12.2023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31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с 01.01.2023 по 31.12.2023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3 897,35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3 897,35</w:t>
            </w:r>
          </w:p>
        </w:tc>
      </w:tr>
      <w:tr w:rsidR="00A2162C" w:rsidRPr="00497D1F" w:rsidTr="00A2162C">
        <w:trPr>
          <w:trHeight w:val="66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с 01.01.2023 по 31.12.2023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55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с 01.01.2023 по 31.12.2023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300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Итого за период с 01.01.2023 по 31.12.2023 год: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A75CE" w:rsidP="00A216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70 742,46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A75CE" w:rsidP="00A216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70 742,46</w:t>
            </w:r>
          </w:p>
        </w:tc>
      </w:tr>
      <w:tr w:rsidR="00A2162C" w:rsidRPr="00497D1F" w:rsidTr="00A2162C">
        <w:trPr>
          <w:trHeight w:val="300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3</w:t>
            </w:r>
            <w:r w:rsidR="00AA75CE">
              <w:rPr>
                <w:sz w:val="20"/>
              </w:rPr>
              <w:t>36</w:t>
            </w:r>
            <w:r w:rsidRPr="00497D1F">
              <w:rPr>
                <w:sz w:val="20"/>
              </w:rPr>
              <w:t xml:space="preserve"> </w:t>
            </w:r>
            <w:r w:rsidR="00AA75CE">
              <w:rPr>
                <w:sz w:val="20"/>
              </w:rPr>
              <w:t>177</w:t>
            </w:r>
            <w:r w:rsidRPr="00497D1F">
              <w:rPr>
                <w:sz w:val="20"/>
              </w:rPr>
              <w:t>,42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3</w:t>
            </w:r>
            <w:r w:rsidR="00AA75CE">
              <w:rPr>
                <w:sz w:val="20"/>
              </w:rPr>
              <w:t>36</w:t>
            </w:r>
            <w:r w:rsidRPr="00497D1F">
              <w:rPr>
                <w:sz w:val="20"/>
              </w:rPr>
              <w:t xml:space="preserve"> </w:t>
            </w:r>
            <w:r w:rsidR="00AA75CE">
              <w:rPr>
                <w:sz w:val="20"/>
              </w:rPr>
              <w:t>177</w:t>
            </w:r>
            <w:r w:rsidRPr="00497D1F">
              <w:rPr>
                <w:sz w:val="20"/>
              </w:rPr>
              <w:t>,42</w:t>
            </w:r>
          </w:p>
        </w:tc>
      </w:tr>
      <w:tr w:rsidR="00A2162C" w:rsidRPr="00497D1F" w:rsidTr="00497D1F">
        <w:trPr>
          <w:trHeight w:val="69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b/>
                <w:bCs/>
                <w:sz w:val="20"/>
              </w:rPr>
            </w:pPr>
            <w:r w:rsidRPr="00497D1F">
              <w:rPr>
                <w:b/>
                <w:bCs/>
                <w:sz w:val="20"/>
              </w:rPr>
              <w:t>4. 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A2162C" w:rsidRPr="00497D1F" w:rsidTr="00497D1F">
        <w:trPr>
          <w:trHeight w:val="31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 </w:t>
            </w:r>
            <w:r w:rsidRPr="00497D1F">
              <w:rPr>
                <w:i/>
                <w:iCs/>
                <w:sz w:val="20"/>
              </w:rPr>
              <w:t>4.1. Перечень мероприятий по ремонту объектов централизованных систем холодного водоснабжения</w:t>
            </w:r>
          </w:p>
        </w:tc>
      </w:tr>
      <w:tr w:rsidR="00A2162C" w:rsidRPr="00497D1F" w:rsidTr="00A2162C">
        <w:trPr>
          <w:trHeight w:val="315"/>
        </w:trPr>
        <w:tc>
          <w:tcPr>
            <w:tcW w:w="1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Наименование мероприятий</w:t>
            </w:r>
          </w:p>
        </w:tc>
        <w:tc>
          <w:tcPr>
            <w:tcW w:w="6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График реализации мероприятия</w:t>
            </w:r>
          </w:p>
        </w:tc>
        <w:tc>
          <w:tcPr>
            <w:tcW w:w="134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Источники финансирования,  тыс. руб.</w:t>
            </w:r>
          </w:p>
        </w:tc>
        <w:tc>
          <w:tcPr>
            <w:tcW w:w="158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Всего сумма, тыс. руб.</w:t>
            </w:r>
          </w:p>
        </w:tc>
      </w:tr>
      <w:tr w:rsidR="00A2162C" w:rsidRPr="00497D1F" w:rsidTr="00A2162C">
        <w:trPr>
          <w:trHeight w:val="509"/>
        </w:trPr>
        <w:tc>
          <w:tcPr>
            <w:tcW w:w="1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6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7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Себестоимость</w:t>
            </w:r>
          </w:p>
        </w:tc>
        <w:tc>
          <w:tcPr>
            <w:tcW w:w="61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 Другие  источники    </w:t>
            </w:r>
          </w:p>
        </w:tc>
        <w:tc>
          <w:tcPr>
            <w:tcW w:w="158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</w:tr>
      <w:tr w:rsidR="00A2162C" w:rsidRPr="00497D1F" w:rsidTr="00A2162C">
        <w:trPr>
          <w:trHeight w:val="509"/>
        </w:trPr>
        <w:tc>
          <w:tcPr>
            <w:tcW w:w="1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6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7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61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158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</w:tr>
      <w:tr w:rsidR="00A2162C" w:rsidRPr="00497D1F" w:rsidTr="00497D1F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на период с 01.01.2019 по 31.12.2019 год</w:t>
            </w:r>
          </w:p>
        </w:tc>
      </w:tr>
      <w:tr w:rsidR="00A2162C" w:rsidRPr="00497D1F" w:rsidTr="00A2162C">
        <w:trPr>
          <w:trHeight w:val="133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Расходы на текущий ремонт централизованных систем водоснабжения  либо объектов, входящих в состав таких систем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01.01.2019 по 31.12.2019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54,54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54,54</w:t>
            </w:r>
          </w:p>
        </w:tc>
      </w:tr>
      <w:tr w:rsidR="00A2162C" w:rsidRPr="00497D1F" w:rsidTr="00A2162C">
        <w:trPr>
          <w:trHeight w:val="133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Расходы на капитальный ремонт централизованных систем водоснабжения  либо объектов, входящих в состав таких систем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01.01.2019 по 31.12.2019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133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lastRenderedPageBreak/>
              <w:t>Расходы на оплату труда и отчисления на социальные нужды ремонтного персонала, в том числе налоги и сборы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01.01.2019 по 31.12.2019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300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Итого за период с 01.01.2019 по 31.12.2019 год:                             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54,54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54,54</w:t>
            </w:r>
          </w:p>
        </w:tc>
      </w:tr>
      <w:tr w:rsidR="00A2162C" w:rsidRPr="00497D1F" w:rsidTr="00497D1F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на период с 01.01.2020 по 31.12.2020 год</w:t>
            </w:r>
          </w:p>
        </w:tc>
      </w:tr>
      <w:tr w:rsidR="00A2162C" w:rsidRPr="00497D1F" w:rsidTr="00A2162C">
        <w:trPr>
          <w:trHeight w:val="133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Расходы на текущий ремонт централизованных систем водоснабжения  либо объектов, входящих в состав таких систем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01.01.2020 по 31.12.2020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55,83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55,83</w:t>
            </w:r>
          </w:p>
        </w:tc>
      </w:tr>
      <w:tr w:rsidR="00A2162C" w:rsidRPr="00497D1F" w:rsidTr="00A2162C">
        <w:trPr>
          <w:trHeight w:val="133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Расходы на капитальный ремонт централизованных систем водоснабжения  либо объектов, входящих в состав таких систем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01.01.2020 по 31.12.2020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133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Расходы на оплату труда и отчисления на социальные нужды ремонтного персонала, в том числе налоги и сборы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01.01.2020 по 31.12.2020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300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Итого за период с 01.01.2020 по 31.12.2020:                      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55,83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55,83</w:t>
            </w:r>
          </w:p>
        </w:tc>
      </w:tr>
      <w:tr w:rsidR="00A2162C" w:rsidRPr="00497D1F" w:rsidTr="00497D1F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на период с 01.01.2021 по 31.12.2021 год</w:t>
            </w:r>
          </w:p>
        </w:tc>
      </w:tr>
      <w:tr w:rsidR="00A2162C" w:rsidRPr="00497D1F" w:rsidTr="00A2162C">
        <w:trPr>
          <w:trHeight w:val="133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Расходы на текущий ремонт централизованных систем водоснабжения  либо объектов, входящих в состав таких систем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01.01.2021 по 31.12.2021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57,49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57,49</w:t>
            </w:r>
          </w:p>
        </w:tc>
      </w:tr>
      <w:tr w:rsidR="00A2162C" w:rsidRPr="00497D1F" w:rsidTr="00A2162C">
        <w:trPr>
          <w:trHeight w:val="133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Расходы на капитальный ремонт централизованных систем водоснабжения  либо объектов, входящих в состав таких систем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01.01.2021 по 31.12.2021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133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Расходы на оплату труда и отчисления на социальные нужды ремонтного персонала, в том числе налоги и сборы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01.01.2021 по 31.12.2021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300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Итого за период с 01.01.2021 по 31.12.2021 год:                             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57,49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57,49</w:t>
            </w:r>
          </w:p>
        </w:tc>
      </w:tr>
      <w:tr w:rsidR="00A2162C" w:rsidRPr="00497D1F" w:rsidTr="00497D1F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на период с 01.01.2022 по 31.12.2022 год</w:t>
            </w:r>
          </w:p>
        </w:tc>
      </w:tr>
      <w:tr w:rsidR="00A2162C" w:rsidRPr="00497D1F" w:rsidTr="00A2162C">
        <w:trPr>
          <w:trHeight w:val="133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Расходы на текущий ремонт централизованных систем водоснабжения  либо объектов, входящих в состав таких систем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01.01.2021 по 31.12.2021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59,19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59,19</w:t>
            </w:r>
          </w:p>
        </w:tc>
      </w:tr>
      <w:tr w:rsidR="00A2162C" w:rsidRPr="00497D1F" w:rsidTr="00A2162C">
        <w:trPr>
          <w:trHeight w:val="133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Расходы на капитальный ремонт централизованных систем водоснабжения  либо объектов, входящих в состав таких систем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01.01.2021 по 31.12.2021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133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lastRenderedPageBreak/>
              <w:t>Расходы на оплату труда и отчисления на социальные нужды ремонтного персонала, в том числе налоги и сборы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01.01.2021 по 31.12.2021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300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Итого за период с 01.01.2022 по 31.12.2022 год</w:t>
            </w:r>
            <w:proofErr w:type="gramStart"/>
            <w:r w:rsidRPr="00497D1F">
              <w:rPr>
                <w:sz w:val="20"/>
              </w:rPr>
              <w:t xml:space="preserve"> :</w:t>
            </w:r>
            <w:proofErr w:type="gramEnd"/>
            <w:r w:rsidRPr="00497D1F">
              <w:rPr>
                <w:sz w:val="20"/>
              </w:rPr>
              <w:t xml:space="preserve">                             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59,19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59,19</w:t>
            </w:r>
          </w:p>
        </w:tc>
      </w:tr>
      <w:tr w:rsidR="00A2162C" w:rsidRPr="00497D1F" w:rsidTr="00497D1F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на период с 01.01.2023 по 31.12.2023 год</w:t>
            </w:r>
          </w:p>
        </w:tc>
      </w:tr>
      <w:tr w:rsidR="00A2162C" w:rsidRPr="00497D1F" w:rsidTr="00A2162C">
        <w:trPr>
          <w:trHeight w:val="133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Расходы на текущий ремонт централизованных систем водоснабжения  либо объектов, входящих в состав таких систем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01.01.2021 по 31.12.2021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60,94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60,94</w:t>
            </w:r>
          </w:p>
        </w:tc>
      </w:tr>
      <w:tr w:rsidR="00A2162C" w:rsidRPr="00497D1F" w:rsidTr="00A2162C">
        <w:trPr>
          <w:trHeight w:val="133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Расходы на капитальный ремонт централизованных систем водоснабжения либо объектов, входящих в состав таких систем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01.01.2021 по 31.12.2021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1335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Расходы на оплату труда и отчисления на социальные нужды ремонтного персонала, в том числе налоги и сборы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 01.01.2021 по 31.12.2021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300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Итого за период с 01.01.2023 по 31.12.2023 год:                             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60,94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60,94</w:t>
            </w:r>
          </w:p>
        </w:tc>
      </w:tr>
      <w:tr w:rsidR="00A2162C" w:rsidRPr="00497D1F" w:rsidTr="00A2162C">
        <w:trPr>
          <w:trHeight w:val="315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Всего на период реализации программы: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287,99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287,99</w:t>
            </w:r>
          </w:p>
        </w:tc>
      </w:tr>
      <w:tr w:rsidR="00A2162C" w:rsidRPr="00497D1F" w:rsidTr="00497D1F">
        <w:trPr>
          <w:trHeight w:val="31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i/>
                <w:iCs/>
                <w:sz w:val="20"/>
              </w:rPr>
            </w:pPr>
            <w:r w:rsidRPr="00497D1F">
              <w:rPr>
                <w:i/>
                <w:iCs/>
                <w:sz w:val="20"/>
              </w:rPr>
              <w:t xml:space="preserve">   4.2. Перечень мероприятий, направленных на улучшение качества питьевой воды</w:t>
            </w:r>
            <w:r w:rsidRPr="00497D1F">
              <w:rPr>
                <w:sz w:val="20"/>
              </w:rPr>
              <w:t xml:space="preserve">            </w:t>
            </w:r>
          </w:p>
        </w:tc>
      </w:tr>
      <w:tr w:rsidR="00A2162C" w:rsidRPr="00497D1F" w:rsidTr="00A2162C">
        <w:trPr>
          <w:trHeight w:val="315"/>
        </w:trPr>
        <w:tc>
          <w:tcPr>
            <w:tcW w:w="1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6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График реализации мероприятия</w:t>
            </w:r>
          </w:p>
        </w:tc>
        <w:tc>
          <w:tcPr>
            <w:tcW w:w="134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58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Всего сумма, тыс. руб.  </w:t>
            </w:r>
          </w:p>
        </w:tc>
      </w:tr>
      <w:tr w:rsidR="00A2162C" w:rsidRPr="00497D1F" w:rsidTr="00A2162C">
        <w:trPr>
          <w:trHeight w:val="509"/>
        </w:trPr>
        <w:tc>
          <w:tcPr>
            <w:tcW w:w="1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6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7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Себестоимость</w:t>
            </w:r>
          </w:p>
        </w:tc>
        <w:tc>
          <w:tcPr>
            <w:tcW w:w="61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 Другие источники    </w:t>
            </w:r>
          </w:p>
        </w:tc>
        <w:tc>
          <w:tcPr>
            <w:tcW w:w="158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</w:tr>
      <w:tr w:rsidR="00A2162C" w:rsidRPr="00497D1F" w:rsidTr="00A2162C">
        <w:trPr>
          <w:trHeight w:val="509"/>
        </w:trPr>
        <w:tc>
          <w:tcPr>
            <w:tcW w:w="1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6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7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61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158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</w:tr>
      <w:tr w:rsidR="00A2162C" w:rsidRPr="00497D1F" w:rsidTr="00497D1F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на период с 01.01.2019 по 31.12.2019 год</w:t>
            </w:r>
          </w:p>
        </w:tc>
      </w:tr>
      <w:tr w:rsidR="00A2162C" w:rsidRPr="00497D1F" w:rsidTr="00A2162C">
        <w:trPr>
          <w:trHeight w:val="30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Мероприятие отсутствует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</w:tr>
      <w:tr w:rsidR="00A2162C" w:rsidRPr="00497D1F" w:rsidTr="00A2162C">
        <w:trPr>
          <w:trHeight w:val="300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Итого за период с 01.01.2019 по 31.12.2019 год:                             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</w:tr>
      <w:tr w:rsidR="00A2162C" w:rsidRPr="00497D1F" w:rsidTr="00497D1F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на период с 01.01.2020 по 31.12.2020 год</w:t>
            </w:r>
          </w:p>
        </w:tc>
      </w:tr>
      <w:tr w:rsidR="00A2162C" w:rsidRPr="00497D1F" w:rsidTr="00A2162C">
        <w:trPr>
          <w:trHeight w:val="30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Мероприятие отсутствует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</w:tr>
      <w:tr w:rsidR="00A2162C" w:rsidRPr="00497D1F" w:rsidTr="00A2162C">
        <w:trPr>
          <w:trHeight w:val="300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Итого за период с 01.01.2020 по 31.12.2020:                      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</w:tr>
      <w:tr w:rsidR="00A2162C" w:rsidRPr="00497D1F" w:rsidTr="00497D1F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на период с 01.01.2021 по 31.12.2021 год</w:t>
            </w:r>
          </w:p>
        </w:tc>
      </w:tr>
      <w:tr w:rsidR="00A2162C" w:rsidRPr="00497D1F" w:rsidTr="00A2162C">
        <w:trPr>
          <w:trHeight w:val="30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Мероприятие отсутствует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</w:tr>
      <w:tr w:rsidR="00A2162C" w:rsidRPr="00497D1F" w:rsidTr="00A2162C">
        <w:trPr>
          <w:trHeight w:val="300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Итого за период с 01.01.2021 по 31.12.2021 год:                             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</w:tr>
      <w:tr w:rsidR="00A2162C" w:rsidRPr="00497D1F" w:rsidTr="00497D1F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на период с 01.01.2022 по 31.12.2022 год</w:t>
            </w:r>
          </w:p>
        </w:tc>
      </w:tr>
      <w:tr w:rsidR="00A2162C" w:rsidRPr="00497D1F" w:rsidTr="00A2162C">
        <w:trPr>
          <w:trHeight w:val="30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Мероприятие отсутствует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</w:tr>
      <w:tr w:rsidR="00A2162C" w:rsidRPr="00497D1F" w:rsidTr="00A2162C">
        <w:trPr>
          <w:trHeight w:val="300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Итого за период с 01.01.2022 по 31.12.2022 год:                             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</w:tr>
      <w:tr w:rsidR="00A2162C" w:rsidRPr="00497D1F" w:rsidTr="00497D1F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на период с 01.01.2023 по 31.12.2023 год</w:t>
            </w:r>
          </w:p>
        </w:tc>
      </w:tr>
      <w:tr w:rsidR="00A2162C" w:rsidRPr="00497D1F" w:rsidTr="00A2162C">
        <w:trPr>
          <w:trHeight w:val="30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Мероприятие отсутствует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</w:tr>
      <w:tr w:rsidR="00A2162C" w:rsidRPr="00497D1F" w:rsidTr="00A2162C">
        <w:trPr>
          <w:trHeight w:val="300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Итого за период с 01.01.2023 по 31.12.2023 год:                             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</w:tr>
      <w:tr w:rsidR="00A2162C" w:rsidRPr="00497D1F" w:rsidTr="00A2162C">
        <w:trPr>
          <w:trHeight w:val="300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</w:tr>
      <w:tr w:rsidR="00A2162C" w:rsidRPr="00497D1F" w:rsidTr="00497D1F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lastRenderedPageBreak/>
              <w:t xml:space="preserve">    </w:t>
            </w:r>
            <w:r w:rsidRPr="00497D1F">
              <w:rPr>
                <w:i/>
                <w:iCs/>
                <w:sz w:val="20"/>
              </w:rPr>
              <w:t xml:space="preserve">4.3. Перечень мероприятий по энергосбережению и повышению энергетической эффективности, в том числе по снижению потерь воды при транспортировке     </w:t>
            </w:r>
          </w:p>
        </w:tc>
      </w:tr>
      <w:tr w:rsidR="00A2162C" w:rsidRPr="00497D1F" w:rsidTr="00A2162C">
        <w:trPr>
          <w:trHeight w:val="315"/>
        </w:trPr>
        <w:tc>
          <w:tcPr>
            <w:tcW w:w="1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6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График реализации мероприятия</w:t>
            </w:r>
          </w:p>
        </w:tc>
        <w:tc>
          <w:tcPr>
            <w:tcW w:w="134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58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Всего сумма, тыс. руб.  </w:t>
            </w:r>
          </w:p>
        </w:tc>
      </w:tr>
      <w:tr w:rsidR="00A2162C" w:rsidRPr="00497D1F" w:rsidTr="00A2162C">
        <w:trPr>
          <w:trHeight w:val="509"/>
        </w:trPr>
        <w:tc>
          <w:tcPr>
            <w:tcW w:w="1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6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7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Себестоимость</w:t>
            </w:r>
          </w:p>
        </w:tc>
        <w:tc>
          <w:tcPr>
            <w:tcW w:w="61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 Другие источники    </w:t>
            </w:r>
          </w:p>
        </w:tc>
        <w:tc>
          <w:tcPr>
            <w:tcW w:w="158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</w:tr>
      <w:tr w:rsidR="00A2162C" w:rsidRPr="00497D1F" w:rsidTr="00A2162C">
        <w:trPr>
          <w:trHeight w:val="509"/>
        </w:trPr>
        <w:tc>
          <w:tcPr>
            <w:tcW w:w="1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6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7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61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158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</w:tr>
      <w:tr w:rsidR="00A2162C" w:rsidRPr="00497D1F" w:rsidTr="00497D1F">
        <w:trPr>
          <w:trHeight w:val="31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на период с 01.01.2019 по 31.12.2019 год</w:t>
            </w:r>
          </w:p>
        </w:tc>
      </w:tr>
      <w:tr w:rsidR="00A2162C" w:rsidRPr="00497D1F" w:rsidTr="00A2162C">
        <w:trPr>
          <w:trHeight w:val="30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Мероприятие отсутствует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</w:t>
            </w:r>
          </w:p>
        </w:tc>
      </w:tr>
      <w:tr w:rsidR="00A2162C" w:rsidRPr="00497D1F" w:rsidTr="00A2162C">
        <w:trPr>
          <w:trHeight w:val="315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Итого за период с 01.01.2019 по 31.12.2019 год:                             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</w:t>
            </w:r>
          </w:p>
        </w:tc>
      </w:tr>
      <w:tr w:rsidR="00A2162C" w:rsidRPr="00497D1F" w:rsidTr="00497D1F">
        <w:trPr>
          <w:trHeight w:val="31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на период с 01.01.2020 по 31.12.2020 год</w:t>
            </w:r>
          </w:p>
        </w:tc>
      </w:tr>
      <w:tr w:rsidR="00A2162C" w:rsidRPr="00497D1F" w:rsidTr="00A2162C">
        <w:trPr>
          <w:trHeight w:val="30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Мероприятие отсутствует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</w:t>
            </w:r>
          </w:p>
        </w:tc>
      </w:tr>
      <w:tr w:rsidR="00A2162C" w:rsidRPr="00497D1F" w:rsidTr="00A2162C">
        <w:trPr>
          <w:trHeight w:val="315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Итого за период с 01.01.2020 по 31.12.2020:                      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</w:t>
            </w:r>
          </w:p>
        </w:tc>
      </w:tr>
      <w:tr w:rsidR="00A2162C" w:rsidRPr="00497D1F" w:rsidTr="00497D1F">
        <w:trPr>
          <w:trHeight w:val="31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на период с 01.01.2021 по 31.12.2021 год</w:t>
            </w:r>
          </w:p>
        </w:tc>
      </w:tr>
      <w:tr w:rsidR="00A2162C" w:rsidRPr="00497D1F" w:rsidTr="00A2162C">
        <w:trPr>
          <w:trHeight w:val="30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Мероприятие отсутствует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</w:t>
            </w:r>
          </w:p>
        </w:tc>
      </w:tr>
      <w:tr w:rsidR="00A2162C" w:rsidRPr="00497D1F" w:rsidTr="00A2162C">
        <w:trPr>
          <w:trHeight w:val="315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Итого за период с 01.01.2021 по 31.12.2021 год:                             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</w:t>
            </w:r>
          </w:p>
        </w:tc>
      </w:tr>
      <w:tr w:rsidR="00A2162C" w:rsidRPr="00497D1F" w:rsidTr="00497D1F">
        <w:trPr>
          <w:trHeight w:val="31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на период с 01.01.2022 по 31.12.2022 год</w:t>
            </w:r>
          </w:p>
        </w:tc>
      </w:tr>
      <w:tr w:rsidR="00A2162C" w:rsidRPr="00497D1F" w:rsidTr="00A2162C">
        <w:trPr>
          <w:trHeight w:val="30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Мероприятие отсутствует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</w:t>
            </w:r>
          </w:p>
        </w:tc>
      </w:tr>
      <w:tr w:rsidR="00A2162C" w:rsidRPr="00497D1F" w:rsidTr="00A2162C">
        <w:trPr>
          <w:trHeight w:val="315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Итого за период с 01.01.2022 по 31.12.2022 год</w:t>
            </w:r>
            <w:proofErr w:type="gramStart"/>
            <w:r w:rsidRPr="00497D1F">
              <w:rPr>
                <w:sz w:val="20"/>
              </w:rPr>
              <w:t xml:space="preserve"> :</w:t>
            </w:r>
            <w:proofErr w:type="gramEnd"/>
            <w:r w:rsidRPr="00497D1F">
              <w:rPr>
                <w:sz w:val="20"/>
              </w:rPr>
              <w:t xml:space="preserve">                             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</w:t>
            </w:r>
          </w:p>
        </w:tc>
      </w:tr>
      <w:tr w:rsidR="00A2162C" w:rsidRPr="00497D1F" w:rsidTr="00497D1F">
        <w:trPr>
          <w:trHeight w:val="31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на период с 01.01.2023 по 31.12.2023 год</w:t>
            </w:r>
          </w:p>
        </w:tc>
      </w:tr>
      <w:tr w:rsidR="00A2162C" w:rsidRPr="00497D1F" w:rsidTr="00A2162C">
        <w:trPr>
          <w:trHeight w:val="30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Мероприятие отсутствует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</w:t>
            </w:r>
          </w:p>
        </w:tc>
      </w:tr>
      <w:tr w:rsidR="00A2162C" w:rsidRPr="00497D1F" w:rsidTr="00A2162C">
        <w:trPr>
          <w:trHeight w:val="315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Итого за период с 01.01.2023 по 31.12.2023 год</w:t>
            </w:r>
            <w:proofErr w:type="gramStart"/>
            <w:r w:rsidRPr="00497D1F">
              <w:rPr>
                <w:sz w:val="20"/>
              </w:rPr>
              <w:t xml:space="preserve"> :</w:t>
            </w:r>
            <w:proofErr w:type="gramEnd"/>
            <w:r w:rsidRPr="00497D1F">
              <w:rPr>
                <w:sz w:val="20"/>
              </w:rPr>
              <w:t xml:space="preserve">                             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</w:t>
            </w:r>
          </w:p>
        </w:tc>
      </w:tr>
      <w:tr w:rsidR="00A2162C" w:rsidRPr="00497D1F" w:rsidTr="00A2162C">
        <w:trPr>
          <w:trHeight w:val="315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</w:t>
            </w:r>
          </w:p>
        </w:tc>
      </w:tr>
      <w:tr w:rsidR="00A2162C" w:rsidRPr="00497D1F" w:rsidTr="00497D1F">
        <w:trPr>
          <w:trHeight w:val="31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i/>
                <w:iCs/>
                <w:sz w:val="20"/>
              </w:rPr>
            </w:pPr>
            <w:r w:rsidRPr="00497D1F">
              <w:rPr>
                <w:i/>
                <w:iCs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A2162C" w:rsidRPr="00497D1F" w:rsidTr="00A2162C">
        <w:trPr>
          <w:trHeight w:val="315"/>
        </w:trPr>
        <w:tc>
          <w:tcPr>
            <w:tcW w:w="1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6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График реализации мероприятия</w:t>
            </w:r>
          </w:p>
        </w:tc>
        <w:tc>
          <w:tcPr>
            <w:tcW w:w="134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58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Всего сумма, тыс. руб.  </w:t>
            </w:r>
          </w:p>
        </w:tc>
      </w:tr>
      <w:tr w:rsidR="00A2162C" w:rsidRPr="00497D1F" w:rsidTr="00A2162C">
        <w:trPr>
          <w:trHeight w:val="509"/>
        </w:trPr>
        <w:tc>
          <w:tcPr>
            <w:tcW w:w="1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6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7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Себестоимость</w:t>
            </w:r>
          </w:p>
        </w:tc>
        <w:tc>
          <w:tcPr>
            <w:tcW w:w="61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 Другие источники    </w:t>
            </w:r>
          </w:p>
        </w:tc>
        <w:tc>
          <w:tcPr>
            <w:tcW w:w="158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</w:tr>
      <w:tr w:rsidR="00A2162C" w:rsidRPr="00497D1F" w:rsidTr="00A2162C">
        <w:trPr>
          <w:trHeight w:val="509"/>
        </w:trPr>
        <w:tc>
          <w:tcPr>
            <w:tcW w:w="1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6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7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61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158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</w:tr>
      <w:tr w:rsidR="00A2162C" w:rsidRPr="00497D1F" w:rsidTr="00497D1F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на период с 01.01.2019 по 31.12.2019 год</w:t>
            </w:r>
          </w:p>
        </w:tc>
      </w:tr>
      <w:tr w:rsidR="00A2162C" w:rsidRPr="00497D1F" w:rsidTr="00A2162C">
        <w:trPr>
          <w:trHeight w:val="30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Мероприятие отсутствует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</w:t>
            </w:r>
          </w:p>
        </w:tc>
      </w:tr>
      <w:tr w:rsidR="00A2162C" w:rsidRPr="00497D1F" w:rsidTr="00A2162C">
        <w:trPr>
          <w:trHeight w:val="300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Итого за период с 01.01.2019 по 31.12.2019 год:                             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</w:t>
            </w:r>
          </w:p>
        </w:tc>
      </w:tr>
      <w:tr w:rsidR="00A2162C" w:rsidRPr="00497D1F" w:rsidTr="00497D1F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на период с 01.01.2020 по 31.12.2020 год</w:t>
            </w:r>
          </w:p>
        </w:tc>
      </w:tr>
      <w:tr w:rsidR="00A2162C" w:rsidRPr="00497D1F" w:rsidTr="00A2162C">
        <w:trPr>
          <w:trHeight w:val="30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Мероприятие отсутствует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</w:t>
            </w:r>
          </w:p>
        </w:tc>
      </w:tr>
      <w:tr w:rsidR="00A2162C" w:rsidRPr="00497D1F" w:rsidTr="00A2162C">
        <w:trPr>
          <w:trHeight w:val="300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Итого за период с 01.01.2020 по 31.12.2020:                      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</w:t>
            </w:r>
          </w:p>
        </w:tc>
      </w:tr>
      <w:tr w:rsidR="00A2162C" w:rsidRPr="00497D1F" w:rsidTr="00497D1F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на период с 01.01.2021 по 31.12.2021 год</w:t>
            </w:r>
          </w:p>
        </w:tc>
      </w:tr>
      <w:tr w:rsidR="00A2162C" w:rsidRPr="00497D1F" w:rsidTr="00A2162C">
        <w:trPr>
          <w:trHeight w:val="30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Мероприятие отсутствует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</w:t>
            </w:r>
          </w:p>
        </w:tc>
      </w:tr>
      <w:tr w:rsidR="00A2162C" w:rsidRPr="00497D1F" w:rsidTr="00A2162C">
        <w:trPr>
          <w:trHeight w:val="300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Итого за период с 01.01.2021 по 31.12.2021 год:                             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</w:t>
            </w:r>
          </w:p>
        </w:tc>
      </w:tr>
      <w:tr w:rsidR="00A2162C" w:rsidRPr="00497D1F" w:rsidTr="00497D1F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на период с 01.01.2022 по 31.12.2022 год</w:t>
            </w:r>
          </w:p>
        </w:tc>
      </w:tr>
      <w:tr w:rsidR="00A2162C" w:rsidRPr="00497D1F" w:rsidTr="00A2162C">
        <w:trPr>
          <w:trHeight w:val="30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Мероприятие отсутствует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</w:t>
            </w:r>
          </w:p>
        </w:tc>
      </w:tr>
      <w:tr w:rsidR="00A2162C" w:rsidRPr="00497D1F" w:rsidTr="00A2162C">
        <w:trPr>
          <w:trHeight w:val="300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Итого за период с 01.01.2022 по 31.12.2022 год</w:t>
            </w:r>
            <w:proofErr w:type="gramStart"/>
            <w:r w:rsidRPr="00497D1F">
              <w:rPr>
                <w:sz w:val="20"/>
              </w:rPr>
              <w:t xml:space="preserve"> :</w:t>
            </w:r>
            <w:proofErr w:type="gramEnd"/>
            <w:r w:rsidRPr="00497D1F">
              <w:rPr>
                <w:sz w:val="20"/>
              </w:rPr>
              <w:t xml:space="preserve">                             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</w:t>
            </w:r>
          </w:p>
        </w:tc>
      </w:tr>
      <w:tr w:rsidR="00A2162C" w:rsidRPr="00497D1F" w:rsidTr="00497D1F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на период с 01.01.2023 по 31.12.2023 год</w:t>
            </w:r>
          </w:p>
        </w:tc>
      </w:tr>
      <w:tr w:rsidR="00A2162C" w:rsidRPr="00497D1F" w:rsidTr="00A2162C">
        <w:trPr>
          <w:trHeight w:val="30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Мероприятие отсутствует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</w:t>
            </w:r>
          </w:p>
        </w:tc>
      </w:tr>
      <w:tr w:rsidR="00A2162C" w:rsidRPr="00497D1F" w:rsidTr="00A2162C">
        <w:trPr>
          <w:trHeight w:val="300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lastRenderedPageBreak/>
              <w:t>Итого за период с 01.01.2023 по 31.12.2023 год</w:t>
            </w:r>
            <w:proofErr w:type="gramStart"/>
            <w:r w:rsidRPr="00497D1F">
              <w:rPr>
                <w:sz w:val="20"/>
              </w:rPr>
              <w:t xml:space="preserve"> :</w:t>
            </w:r>
            <w:proofErr w:type="gramEnd"/>
            <w:r w:rsidRPr="00497D1F">
              <w:rPr>
                <w:sz w:val="20"/>
              </w:rPr>
              <w:t xml:space="preserve">                              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</w:t>
            </w:r>
          </w:p>
        </w:tc>
      </w:tr>
      <w:tr w:rsidR="00A2162C" w:rsidRPr="00497D1F" w:rsidTr="00A2162C">
        <w:trPr>
          <w:trHeight w:val="300"/>
        </w:trPr>
        <w:tc>
          <w:tcPr>
            <w:tcW w:w="20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 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 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 </w:t>
            </w:r>
          </w:p>
        </w:tc>
      </w:tr>
      <w:tr w:rsidR="00A2162C" w:rsidRPr="00497D1F" w:rsidTr="00497D1F">
        <w:trPr>
          <w:trHeight w:val="509"/>
        </w:trPr>
        <w:tc>
          <w:tcPr>
            <w:tcW w:w="5000" w:type="pct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       </w:t>
            </w:r>
            <w:r w:rsidRPr="00497D1F">
              <w:rPr>
                <w:b/>
                <w:bCs/>
                <w:sz w:val="20"/>
              </w:rPr>
              <w:t>5. Показатели надежности, качества, энергетической эффективности объектов централизованных систем холодного водоснабжения</w:t>
            </w:r>
          </w:p>
        </w:tc>
      </w:tr>
      <w:tr w:rsidR="00A2162C" w:rsidRPr="00497D1F" w:rsidTr="00A2162C">
        <w:trPr>
          <w:trHeight w:val="322"/>
        </w:trPr>
        <w:tc>
          <w:tcPr>
            <w:tcW w:w="5000" w:type="pct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</w:tr>
      <w:tr w:rsidR="00A2162C" w:rsidRPr="00497D1F" w:rsidTr="00A2162C">
        <w:trPr>
          <w:trHeight w:val="509"/>
        </w:trPr>
        <w:tc>
          <w:tcPr>
            <w:tcW w:w="16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Наименование показателя</w:t>
            </w:r>
          </w:p>
        </w:tc>
        <w:tc>
          <w:tcPr>
            <w:tcW w:w="72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proofErr w:type="spellStart"/>
            <w:r w:rsidRPr="00497D1F">
              <w:rPr>
                <w:sz w:val="20"/>
              </w:rPr>
              <w:t>Ед.изм</w:t>
            </w:r>
            <w:proofErr w:type="spellEnd"/>
            <w:r w:rsidRPr="00497D1F">
              <w:rPr>
                <w:sz w:val="20"/>
              </w:rPr>
              <w:t>.</w:t>
            </w:r>
          </w:p>
        </w:tc>
        <w:tc>
          <w:tcPr>
            <w:tcW w:w="54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2C" w:rsidRPr="00A2162C" w:rsidRDefault="00A2162C" w:rsidP="00A2162C">
            <w:pPr>
              <w:jc w:val="center"/>
              <w:rPr>
                <w:sz w:val="18"/>
                <w:szCs w:val="18"/>
              </w:rPr>
            </w:pPr>
            <w:r w:rsidRPr="00A2162C">
              <w:rPr>
                <w:sz w:val="18"/>
                <w:szCs w:val="18"/>
              </w:rPr>
              <w:t>на период с 01.01.2019 по 31.12.2019</w:t>
            </w:r>
          </w:p>
        </w:tc>
        <w:tc>
          <w:tcPr>
            <w:tcW w:w="4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2C" w:rsidRPr="00A2162C" w:rsidRDefault="00A2162C" w:rsidP="00A2162C">
            <w:pPr>
              <w:jc w:val="center"/>
              <w:rPr>
                <w:sz w:val="18"/>
                <w:szCs w:val="18"/>
              </w:rPr>
            </w:pPr>
            <w:r w:rsidRPr="00A2162C">
              <w:rPr>
                <w:sz w:val="18"/>
                <w:szCs w:val="18"/>
              </w:rPr>
              <w:t>на период с 01.01.2020 по 31.12.2020</w:t>
            </w:r>
          </w:p>
        </w:tc>
        <w:tc>
          <w:tcPr>
            <w:tcW w:w="5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2C" w:rsidRPr="00A2162C" w:rsidRDefault="00A2162C" w:rsidP="00A2162C">
            <w:pPr>
              <w:jc w:val="center"/>
              <w:rPr>
                <w:sz w:val="18"/>
                <w:szCs w:val="18"/>
              </w:rPr>
            </w:pPr>
            <w:r w:rsidRPr="00A2162C">
              <w:rPr>
                <w:sz w:val="18"/>
                <w:szCs w:val="18"/>
              </w:rPr>
              <w:t>на период с 01.01.2021 по 31.12.2021</w:t>
            </w:r>
          </w:p>
        </w:tc>
        <w:tc>
          <w:tcPr>
            <w:tcW w:w="4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2C" w:rsidRPr="00A2162C" w:rsidRDefault="00A2162C" w:rsidP="00A2162C">
            <w:pPr>
              <w:jc w:val="center"/>
              <w:rPr>
                <w:sz w:val="18"/>
                <w:szCs w:val="18"/>
              </w:rPr>
            </w:pPr>
            <w:r w:rsidRPr="00A2162C">
              <w:rPr>
                <w:sz w:val="18"/>
                <w:szCs w:val="18"/>
              </w:rPr>
              <w:t>на период с 01.01.2022 по 31.12.2022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2C" w:rsidRPr="00A2162C" w:rsidRDefault="00A2162C" w:rsidP="00A2162C">
            <w:pPr>
              <w:jc w:val="center"/>
              <w:rPr>
                <w:sz w:val="18"/>
                <w:szCs w:val="18"/>
              </w:rPr>
            </w:pPr>
            <w:r w:rsidRPr="00A2162C">
              <w:rPr>
                <w:sz w:val="18"/>
                <w:szCs w:val="18"/>
              </w:rPr>
              <w:t>на период с 01.01.2023 по 31.12.2023</w:t>
            </w:r>
          </w:p>
        </w:tc>
      </w:tr>
      <w:tr w:rsidR="00A2162C" w:rsidRPr="00497D1F" w:rsidTr="00A2162C">
        <w:trPr>
          <w:trHeight w:val="540"/>
        </w:trPr>
        <w:tc>
          <w:tcPr>
            <w:tcW w:w="16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72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54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4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5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4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</w:tr>
      <w:tr w:rsidR="00A2162C" w:rsidRPr="00497D1F" w:rsidTr="00497D1F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Показатели качества воды</w:t>
            </w:r>
          </w:p>
        </w:tc>
      </w:tr>
      <w:tr w:rsidR="00A2162C" w:rsidRPr="00497D1F" w:rsidTr="00A2162C">
        <w:trPr>
          <w:trHeight w:val="1395"/>
        </w:trPr>
        <w:tc>
          <w:tcPr>
            <w:tcW w:w="1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 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%</w:t>
            </w:r>
          </w:p>
        </w:tc>
        <w:tc>
          <w:tcPr>
            <w:tcW w:w="5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1035"/>
        </w:trPr>
        <w:tc>
          <w:tcPr>
            <w:tcW w:w="1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%</w:t>
            </w:r>
          </w:p>
        </w:tc>
        <w:tc>
          <w:tcPr>
            <w:tcW w:w="5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497D1F">
        <w:trPr>
          <w:trHeight w:val="31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A2162C" w:rsidRPr="00497D1F" w:rsidTr="00A2162C">
        <w:trPr>
          <w:trHeight w:val="915"/>
        </w:trPr>
        <w:tc>
          <w:tcPr>
            <w:tcW w:w="1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ед./км</w:t>
            </w:r>
          </w:p>
        </w:tc>
        <w:tc>
          <w:tcPr>
            <w:tcW w:w="5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497D1F">
        <w:trPr>
          <w:trHeight w:val="31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Показатели энергетической эффективности</w:t>
            </w:r>
          </w:p>
        </w:tc>
      </w:tr>
      <w:tr w:rsidR="00A2162C" w:rsidRPr="00497D1F" w:rsidTr="00A2162C">
        <w:trPr>
          <w:trHeight w:val="765"/>
        </w:trPr>
        <w:tc>
          <w:tcPr>
            <w:tcW w:w="1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Доля потерь воды в централизованных системах водоснабжения при транспортировке в общем объеме воды, поданной в водопроводную сеть 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    </w:t>
            </w:r>
          </w:p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кВт*ч/куб. м</w:t>
            </w:r>
          </w:p>
        </w:tc>
        <w:tc>
          <w:tcPr>
            <w:tcW w:w="5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A2162C">
        <w:trPr>
          <w:trHeight w:val="765"/>
        </w:trPr>
        <w:tc>
          <w:tcPr>
            <w:tcW w:w="1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Удельный расход электрической энергии, потребляемой в технологическом процессе подготовки питьевой воды, на единицу объема воды, отпускаемой в сеть 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кВт*ч/куб. м</w:t>
            </w:r>
          </w:p>
        </w:tc>
        <w:tc>
          <w:tcPr>
            <w:tcW w:w="54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0,21</w:t>
            </w:r>
          </w:p>
        </w:tc>
        <w:tc>
          <w:tcPr>
            <w:tcW w:w="4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0,21</w:t>
            </w:r>
          </w:p>
        </w:tc>
        <w:tc>
          <w:tcPr>
            <w:tcW w:w="5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0,21</w:t>
            </w:r>
          </w:p>
        </w:tc>
        <w:tc>
          <w:tcPr>
            <w:tcW w:w="4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0,21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62C" w:rsidRPr="00497D1F" w:rsidRDefault="00A2162C" w:rsidP="00A2162C">
            <w:pPr>
              <w:jc w:val="center"/>
              <w:rPr>
                <w:sz w:val="20"/>
              </w:rPr>
            </w:pPr>
            <w:r w:rsidRPr="00497D1F">
              <w:rPr>
                <w:sz w:val="20"/>
              </w:rPr>
              <w:t>0,21</w:t>
            </w:r>
          </w:p>
        </w:tc>
      </w:tr>
      <w:tr w:rsidR="00A2162C" w:rsidRPr="00497D1F" w:rsidTr="00A2162C">
        <w:trPr>
          <w:trHeight w:val="765"/>
        </w:trPr>
        <w:tc>
          <w:tcPr>
            <w:tcW w:w="1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lastRenderedPageBreak/>
              <w:t xml:space="preserve"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 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497D1F">
              <w:rPr>
                <w:sz w:val="20"/>
              </w:rPr>
              <w:t>кВт*ч/куб. м</w:t>
            </w:r>
          </w:p>
        </w:tc>
        <w:tc>
          <w:tcPr>
            <w:tcW w:w="54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4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5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4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</w:tr>
      <w:tr w:rsidR="00A2162C" w:rsidRPr="00497D1F" w:rsidTr="00497D1F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b/>
                <w:bCs/>
                <w:sz w:val="20"/>
              </w:rPr>
            </w:pPr>
            <w:r w:rsidRPr="00497D1F">
              <w:rPr>
                <w:b/>
                <w:bCs/>
                <w:sz w:val="20"/>
              </w:rPr>
              <w:t>6. Расчет эффективности производственной программы</w:t>
            </w:r>
          </w:p>
        </w:tc>
      </w:tr>
      <w:tr w:rsidR="00A2162C" w:rsidRPr="00497D1F" w:rsidTr="00A2162C">
        <w:trPr>
          <w:trHeight w:val="300"/>
        </w:trPr>
        <w:tc>
          <w:tcPr>
            <w:tcW w:w="23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  За период с 01.01.2019 по 31.12.2019 год    </w:t>
            </w:r>
          </w:p>
        </w:tc>
        <w:tc>
          <w:tcPr>
            <w:tcW w:w="262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</w:tr>
      <w:tr w:rsidR="00A2162C" w:rsidRPr="00497D1F" w:rsidTr="00A2162C">
        <w:trPr>
          <w:trHeight w:val="300"/>
        </w:trPr>
        <w:tc>
          <w:tcPr>
            <w:tcW w:w="23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  За период с 01.01.2020 по 31.12. 2020 год</w:t>
            </w:r>
          </w:p>
        </w:tc>
        <w:tc>
          <w:tcPr>
            <w:tcW w:w="262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</w:tr>
      <w:tr w:rsidR="00A2162C" w:rsidRPr="00497D1F" w:rsidTr="00A2162C">
        <w:trPr>
          <w:trHeight w:val="300"/>
        </w:trPr>
        <w:tc>
          <w:tcPr>
            <w:tcW w:w="23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  За период с 01.01.2021 по 31.12.2021 год</w:t>
            </w:r>
          </w:p>
        </w:tc>
        <w:tc>
          <w:tcPr>
            <w:tcW w:w="262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</w:tr>
      <w:tr w:rsidR="00A2162C" w:rsidRPr="00497D1F" w:rsidTr="00A2162C">
        <w:trPr>
          <w:trHeight w:val="300"/>
        </w:trPr>
        <w:tc>
          <w:tcPr>
            <w:tcW w:w="23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  За период с 01.01.2022 по 31.12.2022 год    </w:t>
            </w:r>
          </w:p>
        </w:tc>
        <w:tc>
          <w:tcPr>
            <w:tcW w:w="262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</w:tr>
      <w:tr w:rsidR="00A2162C" w:rsidRPr="00497D1F" w:rsidTr="00A2162C">
        <w:trPr>
          <w:trHeight w:val="300"/>
        </w:trPr>
        <w:tc>
          <w:tcPr>
            <w:tcW w:w="23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  За период с 01.01.2023 по 31.12.2023 год</w:t>
            </w:r>
          </w:p>
        </w:tc>
        <w:tc>
          <w:tcPr>
            <w:tcW w:w="262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- </w:t>
            </w:r>
          </w:p>
        </w:tc>
      </w:tr>
      <w:tr w:rsidR="00A2162C" w:rsidRPr="00497D1F" w:rsidTr="00A2162C">
        <w:trPr>
          <w:trHeight w:val="600"/>
        </w:trPr>
        <w:tc>
          <w:tcPr>
            <w:tcW w:w="23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262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-</w:t>
            </w:r>
          </w:p>
        </w:tc>
      </w:tr>
      <w:tr w:rsidR="00A2162C" w:rsidRPr="00497D1F" w:rsidTr="00497D1F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b/>
                <w:bCs/>
                <w:sz w:val="20"/>
              </w:rPr>
            </w:pPr>
            <w:r w:rsidRPr="00497D1F">
              <w:rPr>
                <w:b/>
                <w:bCs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A2162C" w:rsidRPr="00497D1F" w:rsidTr="00A2162C">
        <w:trPr>
          <w:trHeight w:val="509"/>
        </w:trPr>
        <w:tc>
          <w:tcPr>
            <w:tcW w:w="3418" w:type="pct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 </w:t>
            </w:r>
          </w:p>
        </w:tc>
        <w:tc>
          <w:tcPr>
            <w:tcW w:w="158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Всего сумма, </w:t>
            </w:r>
          </w:p>
        </w:tc>
      </w:tr>
      <w:tr w:rsidR="00A2162C" w:rsidRPr="00497D1F" w:rsidTr="00A2162C">
        <w:trPr>
          <w:trHeight w:val="322"/>
        </w:trPr>
        <w:tc>
          <w:tcPr>
            <w:tcW w:w="3418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  <w:tc>
          <w:tcPr>
            <w:tcW w:w="158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</w:p>
        </w:tc>
      </w:tr>
      <w:tr w:rsidR="00A2162C" w:rsidRPr="00497D1F" w:rsidTr="00A2162C">
        <w:trPr>
          <w:trHeight w:val="300"/>
        </w:trPr>
        <w:tc>
          <w:tcPr>
            <w:tcW w:w="341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На  период с 01.01.2019 по 31.12.2019 год   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64 453,66</w:t>
            </w:r>
          </w:p>
        </w:tc>
      </w:tr>
      <w:tr w:rsidR="00A2162C" w:rsidRPr="00497D1F" w:rsidTr="00A2162C">
        <w:trPr>
          <w:trHeight w:val="300"/>
        </w:trPr>
        <w:tc>
          <w:tcPr>
            <w:tcW w:w="341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На период с 01.01.2020 по 31.12. 2020 год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65 570,51</w:t>
            </w:r>
          </w:p>
        </w:tc>
      </w:tr>
      <w:tr w:rsidR="00A2162C" w:rsidRPr="00497D1F" w:rsidTr="00A2162C">
        <w:trPr>
          <w:trHeight w:val="300"/>
        </w:trPr>
        <w:tc>
          <w:tcPr>
            <w:tcW w:w="341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proofErr w:type="spellStart"/>
            <w:r w:rsidRPr="00497D1F">
              <w:rPr>
                <w:sz w:val="20"/>
              </w:rPr>
              <w:t>Напериод</w:t>
            </w:r>
            <w:proofErr w:type="spellEnd"/>
            <w:r w:rsidRPr="00497D1F">
              <w:rPr>
                <w:sz w:val="20"/>
              </w:rPr>
              <w:t xml:space="preserve"> с 01.01.2021 по 31.12.2021год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66 899,18</w:t>
            </w:r>
          </w:p>
        </w:tc>
      </w:tr>
      <w:tr w:rsidR="00A2162C" w:rsidRPr="00497D1F" w:rsidTr="00A2162C">
        <w:trPr>
          <w:trHeight w:val="300"/>
        </w:trPr>
        <w:tc>
          <w:tcPr>
            <w:tcW w:w="341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На период с 01.01.2022 по 31.12.2022 год   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69 </w:t>
            </w:r>
            <w:r w:rsidR="0033683D">
              <w:rPr>
                <w:sz w:val="20"/>
              </w:rPr>
              <w:t>4</w:t>
            </w:r>
            <w:r w:rsidRPr="00497D1F">
              <w:rPr>
                <w:sz w:val="20"/>
              </w:rPr>
              <w:t>83,40</w:t>
            </w:r>
          </w:p>
        </w:tc>
      </w:tr>
      <w:tr w:rsidR="00A2162C" w:rsidRPr="00497D1F" w:rsidTr="00A2162C">
        <w:trPr>
          <w:trHeight w:val="300"/>
        </w:trPr>
        <w:tc>
          <w:tcPr>
            <w:tcW w:w="341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На период с 01.01.2023 по 31.12.2023 год    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70 803,40</w:t>
            </w:r>
          </w:p>
        </w:tc>
      </w:tr>
      <w:tr w:rsidR="00A2162C" w:rsidRPr="00497D1F" w:rsidTr="00A2162C">
        <w:trPr>
          <w:trHeight w:val="300"/>
        </w:trPr>
        <w:tc>
          <w:tcPr>
            <w:tcW w:w="341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Итого на период реализации программы: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336 810,1</w:t>
            </w:r>
            <w:r w:rsidR="0033683D">
              <w:rPr>
                <w:sz w:val="20"/>
              </w:rPr>
              <w:t>5</w:t>
            </w:r>
          </w:p>
        </w:tc>
      </w:tr>
      <w:tr w:rsidR="00A2162C" w:rsidRPr="00497D1F" w:rsidTr="00497D1F">
        <w:trPr>
          <w:trHeight w:val="31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 </w:t>
            </w:r>
            <w:r w:rsidRPr="00497D1F">
              <w:rPr>
                <w:b/>
                <w:bCs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497D1F">
              <w:rPr>
                <w:sz w:val="20"/>
              </w:rPr>
              <w:t xml:space="preserve">                         </w:t>
            </w:r>
          </w:p>
        </w:tc>
      </w:tr>
      <w:tr w:rsidR="00A2162C" w:rsidRPr="00497D1F" w:rsidTr="00A2162C">
        <w:trPr>
          <w:trHeight w:val="315"/>
        </w:trPr>
        <w:tc>
          <w:tcPr>
            <w:tcW w:w="341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 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2017 год</w:t>
            </w:r>
          </w:p>
        </w:tc>
      </w:tr>
      <w:tr w:rsidR="00A2162C" w:rsidRPr="00497D1F" w:rsidTr="00A2162C">
        <w:trPr>
          <w:trHeight w:val="300"/>
        </w:trPr>
        <w:tc>
          <w:tcPr>
            <w:tcW w:w="341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Объем подачи воды, </w:t>
            </w:r>
            <w:proofErr w:type="spellStart"/>
            <w:r w:rsidRPr="00497D1F">
              <w:rPr>
                <w:sz w:val="20"/>
              </w:rPr>
              <w:t>тыс</w:t>
            </w:r>
            <w:proofErr w:type="gramStart"/>
            <w:r w:rsidRPr="00497D1F">
              <w:rPr>
                <w:sz w:val="20"/>
              </w:rPr>
              <w:t>.к</w:t>
            </w:r>
            <w:proofErr w:type="gramEnd"/>
            <w:r w:rsidRPr="00497D1F">
              <w:rPr>
                <w:sz w:val="20"/>
              </w:rPr>
              <w:t>уб.м</w:t>
            </w:r>
            <w:proofErr w:type="spellEnd"/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3946,56</w:t>
            </w:r>
          </w:p>
        </w:tc>
      </w:tr>
      <w:tr w:rsidR="00A2162C" w:rsidRPr="00497D1F" w:rsidTr="00A2162C">
        <w:trPr>
          <w:trHeight w:val="300"/>
        </w:trPr>
        <w:tc>
          <w:tcPr>
            <w:tcW w:w="341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497D1F">
              <w:rPr>
                <w:sz w:val="20"/>
              </w:rPr>
              <w:t>тыс.руб</w:t>
            </w:r>
            <w:proofErr w:type="spellEnd"/>
            <w:r w:rsidRPr="00497D1F">
              <w:rPr>
                <w:sz w:val="20"/>
              </w:rPr>
              <w:t>.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64826,79</w:t>
            </w:r>
          </w:p>
        </w:tc>
      </w:tr>
      <w:tr w:rsidR="00A2162C" w:rsidRPr="00497D1F" w:rsidTr="00A2162C">
        <w:trPr>
          <w:trHeight w:val="600"/>
        </w:trPr>
        <w:tc>
          <w:tcPr>
            <w:tcW w:w="341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</w:r>
            <w:proofErr w:type="spellStart"/>
            <w:r w:rsidRPr="00497D1F">
              <w:rPr>
                <w:sz w:val="20"/>
              </w:rPr>
              <w:t>тыс.руб</w:t>
            </w:r>
            <w:proofErr w:type="spellEnd"/>
            <w:r w:rsidRPr="00497D1F">
              <w:rPr>
                <w:sz w:val="20"/>
              </w:rPr>
              <w:t>.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50,77</w:t>
            </w:r>
          </w:p>
        </w:tc>
      </w:tr>
      <w:tr w:rsidR="00A2162C" w:rsidRPr="00497D1F" w:rsidTr="00A2162C">
        <w:trPr>
          <w:trHeight w:val="300"/>
        </w:trPr>
        <w:tc>
          <w:tcPr>
            <w:tcW w:w="341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 xml:space="preserve">Общий объем финансовых потребностей за 2017 год, </w:t>
            </w:r>
            <w:proofErr w:type="spellStart"/>
            <w:r w:rsidRPr="00497D1F">
              <w:rPr>
                <w:sz w:val="20"/>
              </w:rPr>
              <w:t>тыс.руб</w:t>
            </w:r>
            <w:proofErr w:type="spellEnd"/>
            <w:r w:rsidRPr="00497D1F">
              <w:rPr>
                <w:sz w:val="20"/>
              </w:rPr>
              <w:t>.</w:t>
            </w:r>
          </w:p>
        </w:tc>
        <w:tc>
          <w:tcPr>
            <w:tcW w:w="15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497D1F" w:rsidRDefault="00A2162C" w:rsidP="00497D1F">
            <w:pPr>
              <w:rPr>
                <w:sz w:val="20"/>
              </w:rPr>
            </w:pPr>
            <w:r w:rsidRPr="00497D1F">
              <w:rPr>
                <w:sz w:val="20"/>
              </w:rPr>
              <w:t>64877,56</w:t>
            </w:r>
          </w:p>
        </w:tc>
      </w:tr>
    </w:tbl>
    <w:p w:rsidR="00497D1F" w:rsidRDefault="00497D1F">
      <w:pPr>
        <w:rPr>
          <w:sz w:val="18"/>
          <w:szCs w:val="28"/>
        </w:rPr>
      </w:pPr>
      <w:r>
        <w:rPr>
          <w:sz w:val="18"/>
          <w:szCs w:val="28"/>
        </w:rPr>
        <w:br w:type="page"/>
      </w: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A29BC" w:rsidTr="005A29BC">
        <w:trPr>
          <w:gridAfter w:val="1"/>
          <w:wAfter w:w="11" w:type="dxa"/>
        </w:trPr>
        <w:tc>
          <w:tcPr>
            <w:tcW w:w="528" w:type="dxa"/>
          </w:tcPr>
          <w:p w:rsidR="005A29BC" w:rsidRDefault="005A29BC" w:rsidP="005A29BC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A29BC" w:rsidRDefault="005A29BC" w:rsidP="005A29BC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A29BC" w:rsidRDefault="005A29BC" w:rsidP="005A29BC">
            <w:pPr>
              <w:spacing w:line="276" w:lineRule="auto"/>
              <w:ind w:left="3552"/>
              <w:jc w:val="center"/>
            </w:pPr>
            <w:r>
              <w:t>ПРИЛОЖЕНИЕ 2</w:t>
            </w:r>
          </w:p>
          <w:p w:rsidR="005A29BC" w:rsidRDefault="005A29BC" w:rsidP="005A29BC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5A29BC" w:rsidRPr="00CB1B90" w:rsidRDefault="005A29BC" w:rsidP="005A29BC">
            <w:pPr>
              <w:ind w:left="3552"/>
              <w:jc w:val="center"/>
              <w:rPr>
                <w:lang w:val="en-US"/>
              </w:rPr>
            </w:pPr>
            <w:r w:rsidRPr="00F34520">
              <w:t>от 18 декабря 2018 г.</w:t>
            </w:r>
            <w:r w:rsidRPr="00D74902">
              <w:t xml:space="preserve"> № </w:t>
            </w:r>
            <w:r w:rsidR="0067662C">
              <w:t>53/80</w:t>
            </w:r>
          </w:p>
        </w:tc>
      </w:tr>
      <w:tr w:rsidR="005A29BC" w:rsidRPr="006161EA" w:rsidTr="005A29BC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5A29BC" w:rsidRDefault="005A29BC" w:rsidP="005A29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A29BC" w:rsidRPr="0086504B" w:rsidRDefault="005A29BC" w:rsidP="005A29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6504B">
              <w:rPr>
                <w:b/>
                <w:sz w:val="24"/>
                <w:szCs w:val="24"/>
              </w:rPr>
              <w:t xml:space="preserve">ПРОИЗВОДСТВЕННАЯ ПРОГРАММА </w:t>
            </w:r>
          </w:p>
          <w:p w:rsidR="005A29BC" w:rsidRPr="0086504B" w:rsidRDefault="005A29BC" w:rsidP="005A29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6504B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5A29BC" w:rsidRDefault="005A29BC" w:rsidP="005A29BC">
            <w:pPr>
              <w:jc w:val="center"/>
              <w:rPr>
                <w:b/>
                <w:sz w:val="24"/>
                <w:szCs w:val="24"/>
              </w:rPr>
            </w:pPr>
            <w:r w:rsidRPr="00B05EE1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техническая</w:t>
            </w:r>
            <w:r w:rsidRPr="00B05EE1">
              <w:rPr>
                <w:b/>
                <w:sz w:val="24"/>
                <w:szCs w:val="24"/>
              </w:rPr>
              <w:t xml:space="preserve"> вода)</w:t>
            </w:r>
          </w:p>
          <w:p w:rsidR="005A29BC" w:rsidRPr="00C15EF7" w:rsidRDefault="005A29BC" w:rsidP="005A29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7A55D0" w:rsidRDefault="005A29BC" w:rsidP="00A2162C">
      <w:pPr>
        <w:tabs>
          <w:tab w:val="left" w:pos="1897"/>
        </w:tabs>
        <w:jc w:val="center"/>
        <w:rPr>
          <w:sz w:val="18"/>
          <w:szCs w:val="28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31.12.2023 г.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6"/>
        <w:gridCol w:w="227"/>
        <w:gridCol w:w="483"/>
        <w:gridCol w:w="483"/>
        <w:gridCol w:w="444"/>
        <w:gridCol w:w="662"/>
        <w:gridCol w:w="312"/>
        <w:gridCol w:w="28"/>
        <w:gridCol w:w="582"/>
        <w:gridCol w:w="372"/>
        <w:gridCol w:w="438"/>
        <w:gridCol w:w="304"/>
        <w:gridCol w:w="400"/>
        <w:gridCol w:w="604"/>
        <w:gridCol w:w="112"/>
        <w:gridCol w:w="426"/>
        <w:gridCol w:w="404"/>
        <w:gridCol w:w="404"/>
        <w:gridCol w:w="186"/>
        <w:gridCol w:w="218"/>
        <w:gridCol w:w="404"/>
        <w:gridCol w:w="404"/>
        <w:gridCol w:w="392"/>
      </w:tblGrid>
      <w:tr w:rsidR="005A29BC" w:rsidRPr="005A29BC" w:rsidTr="00A2162C">
        <w:trPr>
          <w:trHeight w:val="90"/>
        </w:trPr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17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37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20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</w:tr>
      <w:tr w:rsidR="005A29BC" w:rsidRPr="005A29BC" w:rsidTr="005A29BC">
        <w:trPr>
          <w:trHeight w:val="33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b/>
                <w:bCs/>
                <w:sz w:val="20"/>
              </w:rPr>
            </w:pPr>
            <w:r w:rsidRPr="005A29BC">
              <w:rPr>
                <w:b/>
                <w:bCs/>
                <w:sz w:val="20"/>
              </w:rPr>
              <w:t>1. Паспорт производственной программы</w:t>
            </w:r>
          </w:p>
        </w:tc>
      </w:tr>
      <w:tr w:rsidR="005A29BC" w:rsidRPr="005A29BC" w:rsidTr="003116EE">
        <w:trPr>
          <w:trHeight w:val="533"/>
        </w:trPr>
        <w:tc>
          <w:tcPr>
            <w:tcW w:w="14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3549" w:type="pct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A2162C" w:rsidRDefault="005A29BC" w:rsidP="00A2162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162C">
              <w:rPr>
                <w:sz w:val="20"/>
                <w:lang w:eastAsia="en-US"/>
              </w:rPr>
              <w:t xml:space="preserve">ПУБЛИЧНОЕ АКЦИОНЕРНОЕ ОБЩЕСТВО «НИЖЕГОРОДСКИЙ МАШИНОСТРОИТЕЛЬНЫЙ ЗАВОД» (ИНН </w:t>
            </w:r>
            <w:r w:rsidRPr="00A2162C">
              <w:rPr>
                <w:sz w:val="20"/>
              </w:rPr>
              <w:t>5259008768</w:t>
            </w:r>
            <w:r w:rsidRPr="00A2162C">
              <w:rPr>
                <w:color w:val="000000"/>
                <w:sz w:val="20"/>
              </w:rPr>
              <w:t>)</w:t>
            </w:r>
          </w:p>
        </w:tc>
      </w:tr>
      <w:tr w:rsidR="005A29BC" w:rsidRPr="005A29BC" w:rsidTr="00A2162C">
        <w:trPr>
          <w:trHeight w:val="600"/>
        </w:trPr>
        <w:tc>
          <w:tcPr>
            <w:tcW w:w="1451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Местонахождение регулируемой организации           </w:t>
            </w:r>
          </w:p>
        </w:tc>
        <w:tc>
          <w:tcPr>
            <w:tcW w:w="3549" w:type="pct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A2162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162C">
              <w:rPr>
                <w:bCs/>
                <w:sz w:val="20"/>
                <w:szCs w:val="24"/>
                <w:lang w:eastAsia="en-US"/>
              </w:rPr>
              <w:t xml:space="preserve">603052, г. Нижний Новгород, </w:t>
            </w:r>
            <w:proofErr w:type="spellStart"/>
            <w:r w:rsidRPr="00A2162C">
              <w:rPr>
                <w:bCs/>
                <w:sz w:val="20"/>
                <w:szCs w:val="24"/>
                <w:lang w:eastAsia="en-US"/>
              </w:rPr>
              <w:t>Сормовское</w:t>
            </w:r>
            <w:proofErr w:type="spellEnd"/>
            <w:r w:rsidRPr="00A2162C">
              <w:rPr>
                <w:bCs/>
                <w:sz w:val="20"/>
                <w:szCs w:val="24"/>
                <w:lang w:eastAsia="en-US"/>
              </w:rPr>
              <w:t xml:space="preserve"> шоссе, д. 21</w:t>
            </w:r>
          </w:p>
        </w:tc>
      </w:tr>
      <w:tr w:rsidR="005A29BC" w:rsidRPr="005A29BC" w:rsidTr="00A2162C">
        <w:trPr>
          <w:trHeight w:val="615"/>
        </w:trPr>
        <w:tc>
          <w:tcPr>
            <w:tcW w:w="1451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Наименование уполномоченного органа               </w:t>
            </w:r>
          </w:p>
        </w:tc>
        <w:tc>
          <w:tcPr>
            <w:tcW w:w="3549" w:type="pct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5A29BC" w:rsidRPr="005A29BC" w:rsidTr="00A2162C">
        <w:trPr>
          <w:trHeight w:val="615"/>
        </w:trPr>
        <w:tc>
          <w:tcPr>
            <w:tcW w:w="1451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Местонахождение уполномоченного органа                </w:t>
            </w:r>
          </w:p>
        </w:tc>
        <w:tc>
          <w:tcPr>
            <w:tcW w:w="3549" w:type="pct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5A29BC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5A29BC" w:rsidRPr="005A29BC" w:rsidTr="005A29BC">
        <w:trPr>
          <w:trHeight w:val="39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b/>
                <w:bCs/>
                <w:sz w:val="20"/>
              </w:rPr>
            </w:pPr>
            <w:r w:rsidRPr="005A29BC">
              <w:rPr>
                <w:b/>
                <w:bCs/>
                <w:sz w:val="20"/>
              </w:rPr>
              <w:t>2. Объем принимаемых сточных вод</w:t>
            </w:r>
          </w:p>
        </w:tc>
      </w:tr>
      <w:tr w:rsidR="005A29BC" w:rsidRPr="005A29BC" w:rsidTr="003116EE">
        <w:trPr>
          <w:trHeight w:val="700"/>
        </w:trPr>
        <w:tc>
          <w:tcPr>
            <w:tcW w:w="14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7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01.01.2019 по 31.12.2019</w:t>
            </w:r>
          </w:p>
        </w:tc>
        <w:tc>
          <w:tcPr>
            <w:tcW w:w="7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на период с 01.01.2020 по 31.12.2020 </w:t>
            </w:r>
          </w:p>
        </w:tc>
        <w:tc>
          <w:tcPr>
            <w:tcW w:w="7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01.01.2021 по 31.12.2021</w:t>
            </w:r>
          </w:p>
        </w:tc>
        <w:tc>
          <w:tcPr>
            <w:tcW w:w="7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01.01.2022 по 31.12.2022</w:t>
            </w:r>
          </w:p>
        </w:tc>
        <w:tc>
          <w:tcPr>
            <w:tcW w:w="7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01.01.2023 по 31.12.2023</w:t>
            </w:r>
          </w:p>
        </w:tc>
      </w:tr>
      <w:tr w:rsidR="005A29BC" w:rsidRPr="005A29BC" w:rsidTr="00A2162C">
        <w:trPr>
          <w:trHeight w:val="660"/>
        </w:trPr>
        <w:tc>
          <w:tcPr>
            <w:tcW w:w="14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Подано воды всего, тыс</w:t>
            </w:r>
            <w:proofErr w:type="gramStart"/>
            <w:r w:rsidRPr="005A29BC">
              <w:rPr>
                <w:sz w:val="20"/>
              </w:rPr>
              <w:t>.м</w:t>
            </w:r>
            <w:proofErr w:type="gramEnd"/>
            <w:r w:rsidRPr="005A29BC">
              <w:rPr>
                <w:sz w:val="20"/>
                <w:vertAlign w:val="superscript"/>
              </w:rPr>
              <w:t>3</w:t>
            </w:r>
            <w:r w:rsidRPr="005A29BC">
              <w:rPr>
                <w:sz w:val="20"/>
              </w:rPr>
              <w:t xml:space="preserve"> в том числе:</w:t>
            </w:r>
          </w:p>
        </w:tc>
        <w:tc>
          <w:tcPr>
            <w:tcW w:w="7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8304,8</w:t>
            </w:r>
            <w:r w:rsidR="0033683D">
              <w:rPr>
                <w:sz w:val="20"/>
              </w:rPr>
              <w:t>8</w:t>
            </w:r>
            <w:r w:rsidRPr="005A29BC">
              <w:rPr>
                <w:sz w:val="20"/>
              </w:rPr>
              <w:t>9</w:t>
            </w:r>
          </w:p>
        </w:tc>
        <w:tc>
          <w:tcPr>
            <w:tcW w:w="7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8304,8</w:t>
            </w:r>
            <w:r w:rsidR="0033683D">
              <w:rPr>
                <w:sz w:val="20"/>
              </w:rPr>
              <w:t>8</w:t>
            </w:r>
            <w:r w:rsidRPr="005A29BC">
              <w:rPr>
                <w:sz w:val="20"/>
              </w:rPr>
              <w:t>9</w:t>
            </w:r>
          </w:p>
        </w:tc>
        <w:tc>
          <w:tcPr>
            <w:tcW w:w="7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8304,8</w:t>
            </w:r>
            <w:r w:rsidR="0033683D">
              <w:rPr>
                <w:sz w:val="20"/>
              </w:rPr>
              <w:t>8</w:t>
            </w:r>
            <w:r w:rsidRPr="005A29BC">
              <w:rPr>
                <w:sz w:val="20"/>
              </w:rPr>
              <w:t>9</w:t>
            </w:r>
          </w:p>
        </w:tc>
        <w:tc>
          <w:tcPr>
            <w:tcW w:w="7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8304,8</w:t>
            </w:r>
            <w:r w:rsidR="0033683D">
              <w:rPr>
                <w:sz w:val="20"/>
              </w:rPr>
              <w:t>8</w:t>
            </w:r>
            <w:r w:rsidRPr="005A29BC">
              <w:rPr>
                <w:sz w:val="20"/>
              </w:rPr>
              <w:t>9</w:t>
            </w:r>
          </w:p>
        </w:tc>
        <w:tc>
          <w:tcPr>
            <w:tcW w:w="7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8304,8</w:t>
            </w:r>
            <w:r w:rsidR="0033683D">
              <w:rPr>
                <w:sz w:val="20"/>
              </w:rPr>
              <w:t>8</w:t>
            </w:r>
            <w:r w:rsidRPr="005A29BC">
              <w:rPr>
                <w:sz w:val="20"/>
              </w:rPr>
              <w:t>9</w:t>
            </w:r>
          </w:p>
        </w:tc>
      </w:tr>
      <w:tr w:rsidR="005A29BC" w:rsidRPr="005A29BC" w:rsidTr="00A2162C">
        <w:trPr>
          <w:trHeight w:val="300"/>
        </w:trPr>
        <w:tc>
          <w:tcPr>
            <w:tcW w:w="14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i/>
                <w:iCs/>
                <w:sz w:val="20"/>
              </w:rPr>
            </w:pPr>
            <w:r w:rsidRPr="005A29BC">
              <w:rPr>
                <w:i/>
                <w:iCs/>
                <w:sz w:val="20"/>
              </w:rPr>
              <w:t>население</w:t>
            </w:r>
          </w:p>
        </w:tc>
        <w:tc>
          <w:tcPr>
            <w:tcW w:w="7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300"/>
        </w:trPr>
        <w:tc>
          <w:tcPr>
            <w:tcW w:w="14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i/>
                <w:iCs/>
                <w:sz w:val="20"/>
              </w:rPr>
            </w:pPr>
            <w:r w:rsidRPr="005A29BC">
              <w:rPr>
                <w:i/>
                <w:iCs/>
                <w:sz w:val="20"/>
              </w:rPr>
              <w:t>прочие потребители</w:t>
            </w:r>
          </w:p>
        </w:tc>
        <w:tc>
          <w:tcPr>
            <w:tcW w:w="7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5 896,47</w:t>
            </w:r>
            <w:r w:rsidR="0033683D">
              <w:rPr>
                <w:sz w:val="20"/>
              </w:rPr>
              <w:t>1</w:t>
            </w:r>
          </w:p>
        </w:tc>
        <w:tc>
          <w:tcPr>
            <w:tcW w:w="7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5 896,47</w:t>
            </w:r>
            <w:r w:rsidR="0033683D">
              <w:rPr>
                <w:sz w:val="20"/>
              </w:rPr>
              <w:t>1</w:t>
            </w:r>
          </w:p>
        </w:tc>
        <w:tc>
          <w:tcPr>
            <w:tcW w:w="7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5 896,47</w:t>
            </w:r>
            <w:r w:rsidR="0033683D">
              <w:rPr>
                <w:sz w:val="20"/>
              </w:rPr>
              <w:t>1</w:t>
            </w:r>
          </w:p>
        </w:tc>
        <w:tc>
          <w:tcPr>
            <w:tcW w:w="7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5 896,47</w:t>
            </w:r>
            <w:r w:rsidR="0033683D">
              <w:rPr>
                <w:sz w:val="20"/>
              </w:rPr>
              <w:t>1</w:t>
            </w:r>
          </w:p>
        </w:tc>
        <w:tc>
          <w:tcPr>
            <w:tcW w:w="7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5 896,47</w:t>
            </w:r>
            <w:r w:rsidR="0033683D">
              <w:rPr>
                <w:sz w:val="20"/>
              </w:rPr>
              <w:t>1</w:t>
            </w:r>
          </w:p>
        </w:tc>
      </w:tr>
      <w:tr w:rsidR="005A29BC" w:rsidRPr="005A29BC" w:rsidTr="00A2162C">
        <w:trPr>
          <w:trHeight w:val="300"/>
        </w:trPr>
        <w:tc>
          <w:tcPr>
            <w:tcW w:w="14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i/>
                <w:iCs/>
                <w:sz w:val="20"/>
              </w:rPr>
            </w:pPr>
            <w:r w:rsidRPr="005A29BC">
              <w:rPr>
                <w:i/>
                <w:iCs/>
                <w:sz w:val="20"/>
              </w:rPr>
              <w:t>собственное потребление</w:t>
            </w:r>
          </w:p>
        </w:tc>
        <w:tc>
          <w:tcPr>
            <w:tcW w:w="7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2408,4</w:t>
            </w:r>
            <w:r w:rsidR="0033683D">
              <w:rPr>
                <w:sz w:val="20"/>
              </w:rPr>
              <w:t>18</w:t>
            </w:r>
          </w:p>
        </w:tc>
        <w:tc>
          <w:tcPr>
            <w:tcW w:w="7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2408,4</w:t>
            </w:r>
            <w:r w:rsidR="0033683D">
              <w:rPr>
                <w:sz w:val="20"/>
              </w:rPr>
              <w:t>18</w:t>
            </w:r>
          </w:p>
        </w:tc>
        <w:tc>
          <w:tcPr>
            <w:tcW w:w="7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2408,4</w:t>
            </w:r>
            <w:r w:rsidR="0033683D">
              <w:rPr>
                <w:sz w:val="20"/>
              </w:rPr>
              <w:t>18</w:t>
            </w:r>
          </w:p>
        </w:tc>
        <w:tc>
          <w:tcPr>
            <w:tcW w:w="7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2408,4</w:t>
            </w:r>
            <w:r w:rsidR="0033683D">
              <w:rPr>
                <w:sz w:val="20"/>
              </w:rPr>
              <w:t>18</w:t>
            </w:r>
          </w:p>
        </w:tc>
        <w:tc>
          <w:tcPr>
            <w:tcW w:w="7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2408,4</w:t>
            </w:r>
            <w:r w:rsidR="0033683D">
              <w:rPr>
                <w:sz w:val="20"/>
              </w:rPr>
              <w:t>18</w:t>
            </w:r>
          </w:p>
        </w:tc>
      </w:tr>
      <w:tr w:rsidR="005A29BC" w:rsidRPr="005A29BC" w:rsidTr="00A2162C">
        <w:trPr>
          <w:trHeight w:val="300"/>
        </w:trPr>
        <w:tc>
          <w:tcPr>
            <w:tcW w:w="14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i/>
                <w:iCs/>
                <w:sz w:val="20"/>
              </w:rPr>
            </w:pPr>
            <w:r w:rsidRPr="005A29BC">
              <w:rPr>
                <w:i/>
                <w:iCs/>
                <w:sz w:val="20"/>
              </w:rPr>
              <w:t>бюджетные потребители</w:t>
            </w:r>
          </w:p>
        </w:tc>
        <w:tc>
          <w:tcPr>
            <w:tcW w:w="7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5A29BC">
        <w:trPr>
          <w:trHeight w:val="30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b/>
                <w:bCs/>
                <w:sz w:val="20"/>
              </w:rPr>
            </w:pPr>
            <w:r w:rsidRPr="005A29BC">
              <w:rPr>
                <w:b/>
                <w:bCs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5A29BC" w:rsidRPr="005A29BC" w:rsidTr="00A2162C">
        <w:trPr>
          <w:trHeight w:val="315"/>
        </w:trPr>
        <w:tc>
          <w:tcPr>
            <w:tcW w:w="9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70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График реализации мероприятия</w:t>
            </w:r>
          </w:p>
        </w:tc>
        <w:tc>
          <w:tcPr>
            <w:tcW w:w="154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780" w:type="pct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Всего сумма, тыс. руб.  </w:t>
            </w:r>
          </w:p>
        </w:tc>
      </w:tr>
      <w:tr w:rsidR="005A29BC" w:rsidRPr="005A29BC" w:rsidTr="00A2162C">
        <w:trPr>
          <w:trHeight w:val="509"/>
        </w:trPr>
        <w:tc>
          <w:tcPr>
            <w:tcW w:w="9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70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79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Себестоимость</w:t>
            </w:r>
          </w:p>
        </w:tc>
        <w:tc>
          <w:tcPr>
            <w:tcW w:w="756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 Другие источники    </w:t>
            </w:r>
          </w:p>
        </w:tc>
        <w:tc>
          <w:tcPr>
            <w:tcW w:w="1780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</w:tr>
      <w:tr w:rsidR="005A29BC" w:rsidRPr="005A29BC" w:rsidTr="00A2162C">
        <w:trPr>
          <w:trHeight w:val="509"/>
        </w:trPr>
        <w:tc>
          <w:tcPr>
            <w:tcW w:w="9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70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79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756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1780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</w:tr>
      <w:tr w:rsidR="005A29BC" w:rsidRPr="005A29BC" w:rsidTr="005A29BC">
        <w:trPr>
          <w:trHeight w:val="30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01.01.2019 по 31.12.2019 год</w:t>
            </w:r>
          </w:p>
        </w:tc>
      </w:tr>
      <w:tr w:rsidR="005A29BC" w:rsidRPr="005A29BC" w:rsidTr="00A2162C">
        <w:trPr>
          <w:trHeight w:val="390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Производственные расходы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с 01.01.2019 по 31.12.2019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33 192,38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33 192,38</w:t>
            </w:r>
          </w:p>
        </w:tc>
      </w:tr>
      <w:tr w:rsidR="005A29BC" w:rsidRPr="005A29BC" w:rsidTr="00A2162C">
        <w:trPr>
          <w:trHeight w:val="420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Административные расходы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с 01.01.2019 по 31.12.2019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660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с 01.01.2019 по 31.12.2019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390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с 01.01.2019 по 31.12.2019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3 105,54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3 105,54</w:t>
            </w:r>
          </w:p>
        </w:tc>
      </w:tr>
      <w:tr w:rsidR="005A29BC" w:rsidRPr="005A29BC" w:rsidTr="003116EE">
        <w:trPr>
          <w:trHeight w:val="131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Расходы на арендную плату, лизинговые платежи, </w:t>
            </w:r>
            <w:r w:rsidRPr="005A29BC">
              <w:rPr>
                <w:sz w:val="20"/>
              </w:rPr>
              <w:lastRenderedPageBreak/>
              <w:t xml:space="preserve">концессионную плату 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lastRenderedPageBreak/>
              <w:t>с 01.01.2019 по 31.12.2019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61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lastRenderedPageBreak/>
              <w:t>Расходы, связанные с оплатой налогов и сборов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с 01.01.2019 по 31.12.2019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300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Итого за период с 01.01.2019 по 31.12.2019 год:                             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36 297,92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36 297,92</w:t>
            </w:r>
          </w:p>
        </w:tc>
      </w:tr>
      <w:tr w:rsidR="005A29BC" w:rsidRPr="005A29BC" w:rsidTr="005A29BC">
        <w:trPr>
          <w:trHeight w:val="30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01.01.2020 по 31.12.2020 год</w:t>
            </w:r>
          </w:p>
        </w:tc>
      </w:tr>
      <w:tr w:rsidR="005A29BC" w:rsidRPr="005A29BC" w:rsidTr="00A2162C">
        <w:trPr>
          <w:trHeight w:val="58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Производственные расходы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с 01.01.2020 по 31.12.2020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34 152,97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34 152,97</w:t>
            </w:r>
          </w:p>
        </w:tc>
      </w:tr>
      <w:tr w:rsidR="005A29BC" w:rsidRPr="005A29BC" w:rsidTr="00A2162C">
        <w:trPr>
          <w:trHeight w:val="360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Административные расходы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с 01.01.2020 по 31.12.2020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55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с 01.01.2020 по 31.12.2020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330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с 01.01.2020 по 31.12.2020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3 105,54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3 105,54</w:t>
            </w:r>
          </w:p>
        </w:tc>
      </w:tr>
      <w:tr w:rsidR="005A29BC" w:rsidRPr="005A29BC" w:rsidTr="00A2162C">
        <w:trPr>
          <w:trHeight w:val="600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с 01.01.2020 по 31.12.2020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58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с 01.01.2020 по 31.12.2020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300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Итого за период с 01.01.2020 по 31.12.2020 год: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37 258,51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37 258,51</w:t>
            </w:r>
          </w:p>
        </w:tc>
      </w:tr>
      <w:tr w:rsidR="005A29BC" w:rsidRPr="005A29BC" w:rsidTr="005A29BC">
        <w:trPr>
          <w:trHeight w:val="30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01.01.2021 по 31.12.2021</w:t>
            </w:r>
          </w:p>
        </w:tc>
      </w:tr>
      <w:tr w:rsidR="005A29BC" w:rsidRPr="005A29BC" w:rsidTr="00A2162C">
        <w:trPr>
          <w:trHeight w:val="46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Производственные расходы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с 01.01.2021 по 31.12.2021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35 175,29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35 175,29</w:t>
            </w:r>
          </w:p>
        </w:tc>
      </w:tr>
      <w:tr w:rsidR="005A29BC" w:rsidRPr="005A29BC" w:rsidTr="00A2162C">
        <w:trPr>
          <w:trHeight w:val="49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Административные расходы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с 01.01.2021 по 31.12.2021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58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с 01.01.2021 по 31.12.2021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31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с 01.01.2021 по 31.12.2021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3 105,54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3 105,54</w:t>
            </w:r>
          </w:p>
        </w:tc>
      </w:tr>
      <w:tr w:rsidR="005A29BC" w:rsidRPr="005A29BC" w:rsidTr="00A2162C">
        <w:trPr>
          <w:trHeight w:val="660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с 01.01.2021 по 31.12.2021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55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с 01.01.2021 по 31.12.2021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300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Итого за период с 01.01.2021 по 31.12.2021 год: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38 280,83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38 280,83</w:t>
            </w:r>
          </w:p>
        </w:tc>
      </w:tr>
      <w:tr w:rsidR="005A29BC" w:rsidRPr="005A29BC" w:rsidTr="005A29BC">
        <w:trPr>
          <w:trHeight w:val="30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01.01.2022 по 31.12.2022 год</w:t>
            </w:r>
          </w:p>
        </w:tc>
      </w:tr>
      <w:tr w:rsidR="005A29BC" w:rsidRPr="005A29BC" w:rsidTr="00A2162C">
        <w:trPr>
          <w:trHeight w:val="37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Производственные расходы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с 01.01.2022 по 31.12.2022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36 228,21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36 228,21</w:t>
            </w:r>
          </w:p>
        </w:tc>
      </w:tr>
      <w:tr w:rsidR="005A29BC" w:rsidRPr="005A29BC" w:rsidTr="00A2162C">
        <w:trPr>
          <w:trHeight w:val="330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Административные расходы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с 01.01.2022 по 31.12.2022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58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с 01.01.2022 по 31.12.2022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31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Расходы на </w:t>
            </w:r>
            <w:r w:rsidRPr="005A29BC">
              <w:rPr>
                <w:sz w:val="20"/>
              </w:rPr>
              <w:lastRenderedPageBreak/>
              <w:t>амортизацию основных средств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lastRenderedPageBreak/>
              <w:t xml:space="preserve">с 01.01.2022 </w:t>
            </w:r>
            <w:r w:rsidRPr="005A29BC">
              <w:rPr>
                <w:sz w:val="20"/>
              </w:rPr>
              <w:lastRenderedPageBreak/>
              <w:t>по 31.12.2022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lastRenderedPageBreak/>
              <w:t>3 105,54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3 105,54</w:t>
            </w:r>
          </w:p>
        </w:tc>
      </w:tr>
      <w:tr w:rsidR="005A29BC" w:rsidRPr="005A29BC" w:rsidTr="00A2162C">
        <w:trPr>
          <w:trHeight w:val="660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lastRenderedPageBreak/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с 01.01.2022 по 31.12.2022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55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с 01.01.2022 по 31.12.2022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300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Итого за период с 01.01.2022 по 31.12.2022 год: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39 333,75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39 333,75</w:t>
            </w:r>
          </w:p>
        </w:tc>
      </w:tr>
      <w:tr w:rsidR="005A29BC" w:rsidRPr="005A29BC" w:rsidTr="005A29BC">
        <w:trPr>
          <w:trHeight w:val="30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01.01.2023 по 31.12.2023 год</w:t>
            </w:r>
          </w:p>
        </w:tc>
      </w:tr>
      <w:tr w:rsidR="005A29BC" w:rsidRPr="005A29BC" w:rsidTr="00A2162C">
        <w:trPr>
          <w:trHeight w:val="37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Производственные расходы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с 01.01.2023 по 31.12.2023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37 312,64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37 312,64</w:t>
            </w:r>
          </w:p>
        </w:tc>
      </w:tr>
      <w:tr w:rsidR="005A29BC" w:rsidRPr="005A29BC" w:rsidTr="00A2162C">
        <w:trPr>
          <w:trHeight w:val="330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Административные расходы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с 01.01.2023 по 31.12.2023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58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с 01.01.2023 по 31.12.2023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31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с 01.01.2023 по 31.12.2023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3 105,54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3 105,54</w:t>
            </w:r>
          </w:p>
        </w:tc>
      </w:tr>
      <w:tr w:rsidR="005A29BC" w:rsidRPr="005A29BC" w:rsidTr="00A2162C">
        <w:trPr>
          <w:trHeight w:val="660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с 01.01.2023 по 31.12.2023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55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с 01.01.2023 по 31.12.2023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300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Итого за период с 01.01.2023 по 31.12.2023 год: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40 418,18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40 418,18</w:t>
            </w:r>
          </w:p>
        </w:tc>
      </w:tr>
      <w:tr w:rsidR="005A29BC" w:rsidRPr="005A29BC" w:rsidTr="00A2162C">
        <w:trPr>
          <w:trHeight w:val="300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191 589,19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191 589,19</w:t>
            </w:r>
          </w:p>
        </w:tc>
      </w:tr>
      <w:tr w:rsidR="005A29BC" w:rsidRPr="005A29BC" w:rsidTr="005A29BC">
        <w:trPr>
          <w:trHeight w:val="69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b/>
                <w:bCs/>
                <w:sz w:val="20"/>
              </w:rPr>
            </w:pPr>
            <w:r w:rsidRPr="005A29BC">
              <w:rPr>
                <w:b/>
                <w:bCs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5A29BC" w:rsidRPr="005A29BC" w:rsidTr="005A29BC">
        <w:trPr>
          <w:trHeight w:val="315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 </w:t>
            </w:r>
            <w:r w:rsidRPr="005A29BC">
              <w:rPr>
                <w:i/>
                <w:iCs/>
                <w:sz w:val="20"/>
              </w:rPr>
              <w:t>4.1. Перечень мероприятий по ремонту объектов централизованных систем холодного водоснабжения</w:t>
            </w:r>
          </w:p>
        </w:tc>
      </w:tr>
      <w:tr w:rsidR="005A29BC" w:rsidRPr="005A29BC" w:rsidTr="00A2162C">
        <w:trPr>
          <w:trHeight w:val="315"/>
        </w:trPr>
        <w:tc>
          <w:tcPr>
            <w:tcW w:w="9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70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График реализации мероприятия</w:t>
            </w:r>
          </w:p>
        </w:tc>
        <w:tc>
          <w:tcPr>
            <w:tcW w:w="154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780" w:type="pct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Всего сумма, тыс. руб.  </w:t>
            </w:r>
          </w:p>
        </w:tc>
      </w:tr>
      <w:tr w:rsidR="005A29BC" w:rsidRPr="005A29BC" w:rsidTr="00A2162C">
        <w:trPr>
          <w:trHeight w:val="509"/>
        </w:trPr>
        <w:tc>
          <w:tcPr>
            <w:tcW w:w="9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70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79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Себестоимость</w:t>
            </w:r>
          </w:p>
        </w:tc>
        <w:tc>
          <w:tcPr>
            <w:tcW w:w="756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 Другие источники    </w:t>
            </w:r>
          </w:p>
        </w:tc>
        <w:tc>
          <w:tcPr>
            <w:tcW w:w="1780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</w:tr>
      <w:tr w:rsidR="005A29BC" w:rsidRPr="005A29BC" w:rsidTr="003116EE">
        <w:trPr>
          <w:trHeight w:val="322"/>
        </w:trPr>
        <w:tc>
          <w:tcPr>
            <w:tcW w:w="9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70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79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756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1780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</w:tr>
      <w:tr w:rsidR="005A29BC" w:rsidRPr="005A29BC" w:rsidTr="005A29BC">
        <w:trPr>
          <w:trHeight w:val="30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01.01.2019 по 31.12.2019 год</w:t>
            </w:r>
          </w:p>
        </w:tc>
      </w:tr>
      <w:tr w:rsidR="005A29BC" w:rsidRPr="005A29BC" w:rsidTr="00A2162C">
        <w:trPr>
          <w:trHeight w:val="133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Расходы на текущий ремонт централизованных систем водоснабжения либо объектов, входящих в состав таких систем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с 01.01.2019 по 31.12.2019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5,69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5,69</w:t>
            </w:r>
          </w:p>
        </w:tc>
      </w:tr>
      <w:tr w:rsidR="005A29BC" w:rsidRPr="005A29BC" w:rsidTr="00A2162C">
        <w:trPr>
          <w:trHeight w:val="133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lastRenderedPageBreak/>
              <w:t>Расходы на капитальный ремонт централизованных систем водоснабжения либо объектов, входящих в состав таких систем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с 01.01.2019 по 31.12.2019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133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Расходы на оплату труда и отчисления на социальные нужды ремонтного персонала, в том числе налоги и сборы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с 01.01.2019 по 31.12.2019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300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Итого за период с 01.01.2019 по 31.12.2019 год:                            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5,69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5,69</w:t>
            </w:r>
          </w:p>
        </w:tc>
      </w:tr>
      <w:tr w:rsidR="005A29BC" w:rsidRPr="005A29BC" w:rsidTr="005A29BC">
        <w:trPr>
          <w:trHeight w:val="30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01.01.2020 по 31.12.2020 год</w:t>
            </w:r>
          </w:p>
        </w:tc>
      </w:tr>
      <w:tr w:rsidR="005A29BC" w:rsidRPr="005A29BC" w:rsidTr="00A2162C">
        <w:trPr>
          <w:trHeight w:val="133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Расходы на текущий ремонт централизованных систем водоснабжения либо объектов, входящих в состав таких систем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с 01.01.2020 по 31.12.2020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5,83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5,83</w:t>
            </w:r>
          </w:p>
        </w:tc>
      </w:tr>
      <w:tr w:rsidR="005A29BC" w:rsidRPr="005A29BC" w:rsidTr="00A2162C">
        <w:trPr>
          <w:trHeight w:val="133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Расходы на капитальный ремонт централизованных систем водоснабжения либо объектов, входящих в состав таких систем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с 01.01.2020 по 31.12.2020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133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Расходы на оплату труда и отчисления на социальные нужды ремонтного персонала, в том числе налоги и сборы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с 01.01.2020 по 31.12.2020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300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Итого за период с 01.01.2020 по 31.12.2020:                      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5,83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5,83</w:t>
            </w:r>
          </w:p>
        </w:tc>
      </w:tr>
      <w:tr w:rsidR="005A29BC" w:rsidRPr="005A29BC" w:rsidTr="005A29BC">
        <w:trPr>
          <w:trHeight w:val="30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01.01.2021 по 31.12.2021 год</w:t>
            </w:r>
          </w:p>
        </w:tc>
      </w:tr>
      <w:tr w:rsidR="005A29BC" w:rsidRPr="005A29BC" w:rsidTr="00A2162C">
        <w:trPr>
          <w:trHeight w:val="133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Расходы на текущий ремонт централизованных систем водоснабжения либо объектов, входящих в состав таких систем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с 01.01.2021 по 31.12.2021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6,00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6,00</w:t>
            </w:r>
          </w:p>
        </w:tc>
      </w:tr>
      <w:tr w:rsidR="005A29BC" w:rsidRPr="005A29BC" w:rsidTr="00A2162C">
        <w:trPr>
          <w:trHeight w:val="133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Расходы на капитальный ремонт централизованных систем водоснабжения либо объектов, входящих в состав </w:t>
            </w:r>
            <w:r w:rsidRPr="005A29BC">
              <w:rPr>
                <w:sz w:val="20"/>
              </w:rPr>
              <w:lastRenderedPageBreak/>
              <w:t>таких систем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lastRenderedPageBreak/>
              <w:t>с 01.01.2021 по 31.12.2021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133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lastRenderedPageBreak/>
              <w:t>Расходы на оплату труда и отчисления на социальные нужды ремонтного персонала, в том числе налоги и сборы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с 01.01.2021 по 31.12.2021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300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Итого за период с 01.01.2021 по 31.12.2021 год:                             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6,00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6,00</w:t>
            </w:r>
          </w:p>
        </w:tc>
      </w:tr>
      <w:tr w:rsidR="005A29BC" w:rsidRPr="005A29BC" w:rsidTr="005A29BC">
        <w:trPr>
          <w:trHeight w:val="30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01.01.2022 по 31.12.2022 год</w:t>
            </w:r>
          </w:p>
        </w:tc>
      </w:tr>
      <w:tr w:rsidR="005A29BC" w:rsidRPr="005A29BC" w:rsidTr="00A2162C">
        <w:trPr>
          <w:trHeight w:val="133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Расходы на текущий ремонт централизованных систем водоснабжения либо объектов, входящих в состав таких систем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с 01.01.2021 по 31.12.2021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6,18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6,18</w:t>
            </w:r>
          </w:p>
        </w:tc>
      </w:tr>
      <w:tr w:rsidR="005A29BC" w:rsidRPr="005A29BC" w:rsidTr="00A2162C">
        <w:trPr>
          <w:trHeight w:val="133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Расходы на капитальный ремонт централизованных систем водоснабжения либо объектов, входящих в состав таких систем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с 01.01.2021 по 31.12.2021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133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Расходы на оплату труда и отчисления на социальные нужды ремонтного персонала, в том числе налоги и сборы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с 01.01.2021 по 31.12.2021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300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Итого за период с 01.01.2022 по 31.12.2022 год:                            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6,18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6,18</w:t>
            </w:r>
          </w:p>
        </w:tc>
      </w:tr>
      <w:tr w:rsidR="005A29BC" w:rsidRPr="005A29BC" w:rsidTr="005A29BC">
        <w:trPr>
          <w:trHeight w:val="30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01.01.2023 по 31.12.2023 год</w:t>
            </w:r>
          </w:p>
        </w:tc>
      </w:tr>
      <w:tr w:rsidR="005A29BC" w:rsidRPr="005A29BC" w:rsidTr="00A2162C">
        <w:trPr>
          <w:trHeight w:val="133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Расходы на текущий ремонт централизованных систем водоснабжения либо объектов, входящих в состав таких систем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с 01.01.2021 по 31.12.2021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6,36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6,36</w:t>
            </w:r>
          </w:p>
        </w:tc>
      </w:tr>
      <w:tr w:rsidR="005A29BC" w:rsidRPr="005A29BC" w:rsidTr="00A2162C">
        <w:trPr>
          <w:trHeight w:val="133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Расходы на капитальный ремонт централизованных систем водоснабжения либо объектов, входящих в состав таких систем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с 01.01.2021 по 31.12.2021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1335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lastRenderedPageBreak/>
              <w:t>Расходы на оплату труда и отчисления на социальные нужды ремонтного персонала, в том числе налоги и сборы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с 01.01.2021 по 31.12.2021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300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Итого за период с 01.01.2023 по 31.12.2023 год</w:t>
            </w:r>
            <w:proofErr w:type="gramStart"/>
            <w:r w:rsidRPr="005A29BC">
              <w:rPr>
                <w:sz w:val="20"/>
              </w:rPr>
              <w:t xml:space="preserve"> :</w:t>
            </w:r>
            <w:proofErr w:type="gramEnd"/>
            <w:r w:rsidRPr="005A29BC">
              <w:rPr>
                <w:sz w:val="20"/>
              </w:rPr>
              <w:t xml:space="preserve">                             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6,36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6,36</w:t>
            </w:r>
          </w:p>
        </w:tc>
      </w:tr>
      <w:tr w:rsidR="005A29BC" w:rsidRPr="005A29BC" w:rsidTr="00A2162C">
        <w:trPr>
          <w:trHeight w:val="315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 Всего на период реализации программы: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30,06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30,06 </w:t>
            </w:r>
          </w:p>
        </w:tc>
      </w:tr>
      <w:tr w:rsidR="005A29BC" w:rsidRPr="005A29BC" w:rsidTr="005A29BC">
        <w:trPr>
          <w:trHeight w:val="315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i/>
                <w:iCs/>
                <w:sz w:val="20"/>
              </w:rPr>
            </w:pPr>
            <w:r w:rsidRPr="005A29BC">
              <w:rPr>
                <w:i/>
                <w:iCs/>
                <w:sz w:val="20"/>
              </w:rPr>
              <w:t xml:space="preserve">   4.2. Перечень мероприятий, направленных на улучшение качества питьевой воды</w:t>
            </w:r>
            <w:r w:rsidRPr="005A29BC">
              <w:rPr>
                <w:sz w:val="20"/>
              </w:rPr>
              <w:t xml:space="preserve">            </w:t>
            </w:r>
          </w:p>
        </w:tc>
      </w:tr>
      <w:tr w:rsidR="005A29BC" w:rsidRPr="005A29BC" w:rsidTr="00A2162C">
        <w:trPr>
          <w:trHeight w:val="315"/>
        </w:trPr>
        <w:tc>
          <w:tcPr>
            <w:tcW w:w="9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70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График реализации мероприятия</w:t>
            </w:r>
          </w:p>
        </w:tc>
        <w:tc>
          <w:tcPr>
            <w:tcW w:w="154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780" w:type="pct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Всего сумма, тыс. руб.  </w:t>
            </w:r>
          </w:p>
        </w:tc>
      </w:tr>
      <w:tr w:rsidR="005A29BC" w:rsidRPr="005A29BC" w:rsidTr="00A2162C">
        <w:trPr>
          <w:trHeight w:val="509"/>
        </w:trPr>
        <w:tc>
          <w:tcPr>
            <w:tcW w:w="9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70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79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Себестоимость</w:t>
            </w:r>
          </w:p>
        </w:tc>
        <w:tc>
          <w:tcPr>
            <w:tcW w:w="756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 Другие источники    </w:t>
            </w:r>
          </w:p>
        </w:tc>
        <w:tc>
          <w:tcPr>
            <w:tcW w:w="1780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</w:tr>
      <w:tr w:rsidR="005A29BC" w:rsidRPr="005A29BC" w:rsidTr="003116EE">
        <w:trPr>
          <w:trHeight w:val="322"/>
        </w:trPr>
        <w:tc>
          <w:tcPr>
            <w:tcW w:w="9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70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79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756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1780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</w:tr>
      <w:tr w:rsidR="005A29BC" w:rsidRPr="005A29BC" w:rsidTr="005A29BC">
        <w:trPr>
          <w:trHeight w:val="30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01.01.2019 по 31.12.2019 год</w:t>
            </w:r>
          </w:p>
        </w:tc>
      </w:tr>
      <w:tr w:rsidR="005A29BC" w:rsidRPr="005A29BC" w:rsidTr="00A2162C">
        <w:trPr>
          <w:trHeight w:val="300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</w:tr>
      <w:tr w:rsidR="005A29BC" w:rsidRPr="005A29BC" w:rsidTr="00A2162C">
        <w:trPr>
          <w:trHeight w:val="300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Итого за период с 01.01.2019 по 31.12.2019 год:                             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</w:tr>
      <w:tr w:rsidR="005A29BC" w:rsidRPr="005A29BC" w:rsidTr="005A29BC">
        <w:trPr>
          <w:trHeight w:val="30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01.01.2020 по 31.12.2020 год</w:t>
            </w:r>
          </w:p>
        </w:tc>
      </w:tr>
      <w:tr w:rsidR="005A29BC" w:rsidRPr="005A29BC" w:rsidTr="00A2162C">
        <w:trPr>
          <w:trHeight w:val="300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</w:tr>
      <w:tr w:rsidR="005A29BC" w:rsidRPr="005A29BC" w:rsidTr="00A2162C">
        <w:trPr>
          <w:trHeight w:val="300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Итого за период с 01.01.2020 по 31.12.2020:                      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</w:tr>
      <w:tr w:rsidR="005A29BC" w:rsidRPr="005A29BC" w:rsidTr="005A29BC">
        <w:trPr>
          <w:trHeight w:val="30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01.01.2021 по 31.12.2021 год</w:t>
            </w:r>
          </w:p>
        </w:tc>
      </w:tr>
      <w:tr w:rsidR="005A29BC" w:rsidRPr="005A29BC" w:rsidTr="00A2162C">
        <w:trPr>
          <w:trHeight w:val="300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</w:tr>
      <w:tr w:rsidR="005A29BC" w:rsidRPr="005A29BC" w:rsidTr="00A2162C">
        <w:trPr>
          <w:trHeight w:val="300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Итого за период с 01.01.2021 по 31.12.2021 год:                             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</w:tr>
      <w:tr w:rsidR="005A29BC" w:rsidRPr="005A29BC" w:rsidTr="005A29BC">
        <w:trPr>
          <w:trHeight w:val="30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01.01.2022 по 31.12.2022 год</w:t>
            </w:r>
          </w:p>
        </w:tc>
      </w:tr>
      <w:tr w:rsidR="005A29BC" w:rsidRPr="005A29BC" w:rsidTr="00A2162C">
        <w:trPr>
          <w:trHeight w:val="300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</w:tr>
      <w:tr w:rsidR="005A29BC" w:rsidRPr="005A29BC" w:rsidTr="00A2162C">
        <w:trPr>
          <w:trHeight w:val="300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Итого за период с 01.01.2022 по 31.12.2022 год</w:t>
            </w:r>
            <w:proofErr w:type="gramStart"/>
            <w:r w:rsidRPr="005A29BC">
              <w:rPr>
                <w:sz w:val="20"/>
              </w:rPr>
              <w:t xml:space="preserve"> :</w:t>
            </w:r>
            <w:proofErr w:type="gramEnd"/>
            <w:r w:rsidRPr="005A29BC">
              <w:rPr>
                <w:sz w:val="20"/>
              </w:rPr>
              <w:t xml:space="preserve">                             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</w:tr>
      <w:tr w:rsidR="005A29BC" w:rsidRPr="005A29BC" w:rsidTr="005A29BC">
        <w:trPr>
          <w:trHeight w:val="30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01.01.2023 по 31.12.2023 год</w:t>
            </w:r>
          </w:p>
        </w:tc>
      </w:tr>
      <w:tr w:rsidR="005A29BC" w:rsidRPr="005A29BC" w:rsidTr="00A2162C">
        <w:trPr>
          <w:trHeight w:val="300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</w:tr>
      <w:tr w:rsidR="005A29BC" w:rsidRPr="005A29BC" w:rsidTr="00A2162C">
        <w:trPr>
          <w:trHeight w:val="300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Итого за период с 01.01.2023 по 31.12.2023 год</w:t>
            </w:r>
            <w:proofErr w:type="gramStart"/>
            <w:r w:rsidRPr="005A29BC">
              <w:rPr>
                <w:sz w:val="20"/>
              </w:rPr>
              <w:t xml:space="preserve"> :</w:t>
            </w:r>
            <w:proofErr w:type="gramEnd"/>
            <w:r w:rsidRPr="005A29BC">
              <w:rPr>
                <w:sz w:val="20"/>
              </w:rPr>
              <w:t xml:space="preserve">                             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</w:tr>
      <w:tr w:rsidR="005A29BC" w:rsidRPr="005A29BC" w:rsidTr="00A2162C">
        <w:trPr>
          <w:trHeight w:val="300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</w:tr>
      <w:tr w:rsidR="005A29BC" w:rsidRPr="005A29BC" w:rsidTr="005A29BC">
        <w:trPr>
          <w:trHeight w:val="30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   </w:t>
            </w:r>
            <w:r w:rsidRPr="005A29BC">
              <w:rPr>
                <w:i/>
                <w:iCs/>
                <w:sz w:val="20"/>
              </w:rPr>
              <w:t xml:space="preserve">4.3. Перечень мероприятий по энергосбережению и повышению энергетической эффективности, в том числе по снижению потерь воды при транспортировке     </w:t>
            </w:r>
          </w:p>
        </w:tc>
      </w:tr>
      <w:tr w:rsidR="005A29BC" w:rsidRPr="005A29BC" w:rsidTr="00A2162C">
        <w:trPr>
          <w:trHeight w:val="315"/>
        </w:trPr>
        <w:tc>
          <w:tcPr>
            <w:tcW w:w="9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70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График реализации мероприятия</w:t>
            </w:r>
          </w:p>
        </w:tc>
        <w:tc>
          <w:tcPr>
            <w:tcW w:w="154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780" w:type="pct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Всего сумма, тыс. руб.  </w:t>
            </w:r>
          </w:p>
        </w:tc>
      </w:tr>
      <w:tr w:rsidR="005A29BC" w:rsidRPr="005A29BC" w:rsidTr="00A2162C">
        <w:trPr>
          <w:trHeight w:val="509"/>
        </w:trPr>
        <w:tc>
          <w:tcPr>
            <w:tcW w:w="9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70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79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Себестоимость</w:t>
            </w:r>
          </w:p>
        </w:tc>
        <w:tc>
          <w:tcPr>
            <w:tcW w:w="756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 Другие источники    </w:t>
            </w:r>
          </w:p>
        </w:tc>
        <w:tc>
          <w:tcPr>
            <w:tcW w:w="1780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</w:tr>
      <w:tr w:rsidR="005A29BC" w:rsidRPr="005A29BC" w:rsidTr="003116EE">
        <w:trPr>
          <w:trHeight w:val="322"/>
        </w:trPr>
        <w:tc>
          <w:tcPr>
            <w:tcW w:w="9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70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79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756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1780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</w:tr>
      <w:tr w:rsidR="005A29BC" w:rsidRPr="005A29BC" w:rsidTr="005A29BC">
        <w:trPr>
          <w:trHeight w:val="315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01.01.2019 по 31.12.2019 год</w:t>
            </w:r>
          </w:p>
        </w:tc>
      </w:tr>
      <w:tr w:rsidR="005A29BC" w:rsidRPr="005A29BC" w:rsidTr="00A2162C">
        <w:trPr>
          <w:trHeight w:val="300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</w:t>
            </w:r>
          </w:p>
        </w:tc>
      </w:tr>
      <w:tr w:rsidR="005A29BC" w:rsidRPr="005A29BC" w:rsidTr="00A2162C">
        <w:trPr>
          <w:trHeight w:val="315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Итого за период с 01.01.2019 по 31.12.2019 год:                             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</w:t>
            </w:r>
          </w:p>
        </w:tc>
      </w:tr>
      <w:tr w:rsidR="005A29BC" w:rsidRPr="005A29BC" w:rsidTr="005A29BC">
        <w:trPr>
          <w:trHeight w:val="315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01.01.2020 по 31.12.2020 год</w:t>
            </w:r>
          </w:p>
        </w:tc>
      </w:tr>
      <w:tr w:rsidR="005A29BC" w:rsidRPr="005A29BC" w:rsidTr="00A2162C">
        <w:trPr>
          <w:trHeight w:val="300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lastRenderedPageBreak/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</w:t>
            </w:r>
          </w:p>
        </w:tc>
      </w:tr>
      <w:tr w:rsidR="005A29BC" w:rsidRPr="005A29BC" w:rsidTr="00A2162C">
        <w:trPr>
          <w:trHeight w:val="315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Итого за период с 01.01.2020 по 31.12.2020:                      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</w:t>
            </w:r>
          </w:p>
        </w:tc>
      </w:tr>
      <w:tr w:rsidR="005A29BC" w:rsidRPr="005A29BC" w:rsidTr="005A29BC">
        <w:trPr>
          <w:trHeight w:val="315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01.01.2021 по 31.12.2021 год</w:t>
            </w:r>
          </w:p>
        </w:tc>
      </w:tr>
      <w:tr w:rsidR="005A29BC" w:rsidRPr="005A29BC" w:rsidTr="00A2162C">
        <w:trPr>
          <w:trHeight w:val="300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</w:t>
            </w:r>
          </w:p>
        </w:tc>
      </w:tr>
      <w:tr w:rsidR="005A29BC" w:rsidRPr="005A29BC" w:rsidTr="00A2162C">
        <w:trPr>
          <w:trHeight w:val="315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Итого за период с 01.01.2021 по 31.12.2021 год:                             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</w:t>
            </w:r>
          </w:p>
        </w:tc>
      </w:tr>
      <w:tr w:rsidR="005A29BC" w:rsidRPr="005A29BC" w:rsidTr="005A29BC">
        <w:trPr>
          <w:trHeight w:val="315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01.01.2022 по 31.12.2022 год</w:t>
            </w:r>
          </w:p>
        </w:tc>
      </w:tr>
      <w:tr w:rsidR="005A29BC" w:rsidRPr="005A29BC" w:rsidTr="00A2162C">
        <w:trPr>
          <w:trHeight w:val="300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</w:t>
            </w:r>
          </w:p>
        </w:tc>
      </w:tr>
      <w:tr w:rsidR="005A29BC" w:rsidRPr="005A29BC" w:rsidTr="00A2162C">
        <w:trPr>
          <w:trHeight w:val="315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Итого за период с 01.01.2022 по 31.12.2022 год</w:t>
            </w:r>
            <w:proofErr w:type="gramStart"/>
            <w:r w:rsidRPr="005A29BC">
              <w:rPr>
                <w:sz w:val="20"/>
              </w:rPr>
              <w:t xml:space="preserve"> :</w:t>
            </w:r>
            <w:proofErr w:type="gramEnd"/>
            <w:r w:rsidRPr="005A29BC">
              <w:rPr>
                <w:sz w:val="20"/>
              </w:rPr>
              <w:t xml:space="preserve">                             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</w:t>
            </w:r>
          </w:p>
        </w:tc>
      </w:tr>
      <w:tr w:rsidR="005A29BC" w:rsidRPr="005A29BC" w:rsidTr="005A29BC">
        <w:trPr>
          <w:trHeight w:val="315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01.01.2023 по 31.12.2023 год</w:t>
            </w:r>
          </w:p>
        </w:tc>
      </w:tr>
      <w:tr w:rsidR="005A29BC" w:rsidRPr="005A29BC" w:rsidTr="00A2162C">
        <w:trPr>
          <w:trHeight w:val="300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</w:t>
            </w:r>
          </w:p>
        </w:tc>
      </w:tr>
      <w:tr w:rsidR="005A29BC" w:rsidRPr="005A29BC" w:rsidTr="00A2162C">
        <w:trPr>
          <w:trHeight w:val="315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Итого за период с 01.01.2023 по 31.12.2023 год</w:t>
            </w:r>
            <w:proofErr w:type="gramStart"/>
            <w:r w:rsidRPr="005A29BC">
              <w:rPr>
                <w:sz w:val="20"/>
              </w:rPr>
              <w:t xml:space="preserve"> :</w:t>
            </w:r>
            <w:proofErr w:type="gramEnd"/>
            <w:r w:rsidRPr="005A29BC">
              <w:rPr>
                <w:sz w:val="20"/>
              </w:rPr>
              <w:t xml:space="preserve">                             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</w:t>
            </w:r>
          </w:p>
        </w:tc>
      </w:tr>
      <w:tr w:rsidR="005A29BC" w:rsidRPr="005A29BC" w:rsidTr="00A2162C">
        <w:trPr>
          <w:trHeight w:val="315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</w:t>
            </w:r>
          </w:p>
        </w:tc>
      </w:tr>
      <w:tr w:rsidR="005A29BC" w:rsidRPr="005A29BC" w:rsidTr="005A29BC">
        <w:trPr>
          <w:trHeight w:val="315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i/>
                <w:iCs/>
                <w:sz w:val="20"/>
              </w:rPr>
            </w:pPr>
            <w:r w:rsidRPr="005A29BC">
              <w:rPr>
                <w:i/>
                <w:iCs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5A29BC" w:rsidRPr="005A29BC" w:rsidTr="00A2162C">
        <w:trPr>
          <w:trHeight w:val="315"/>
        </w:trPr>
        <w:tc>
          <w:tcPr>
            <w:tcW w:w="9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70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График реализации мероприятия</w:t>
            </w:r>
          </w:p>
        </w:tc>
        <w:tc>
          <w:tcPr>
            <w:tcW w:w="154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780" w:type="pct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Всего сумма, тыс. руб.  </w:t>
            </w:r>
          </w:p>
        </w:tc>
      </w:tr>
      <w:tr w:rsidR="005A29BC" w:rsidRPr="005A29BC" w:rsidTr="00A2162C">
        <w:trPr>
          <w:trHeight w:val="509"/>
        </w:trPr>
        <w:tc>
          <w:tcPr>
            <w:tcW w:w="9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70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79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Себестоимость</w:t>
            </w:r>
          </w:p>
        </w:tc>
        <w:tc>
          <w:tcPr>
            <w:tcW w:w="756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 Другие источники    </w:t>
            </w:r>
          </w:p>
        </w:tc>
        <w:tc>
          <w:tcPr>
            <w:tcW w:w="1780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</w:tr>
      <w:tr w:rsidR="005A29BC" w:rsidRPr="005A29BC" w:rsidTr="003116EE">
        <w:trPr>
          <w:trHeight w:val="322"/>
        </w:trPr>
        <w:tc>
          <w:tcPr>
            <w:tcW w:w="9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70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79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756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1780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</w:tr>
      <w:tr w:rsidR="005A29BC" w:rsidRPr="005A29BC" w:rsidTr="005A29BC">
        <w:trPr>
          <w:trHeight w:val="30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01.01.2019 по 31.12.2019 год</w:t>
            </w:r>
          </w:p>
        </w:tc>
      </w:tr>
      <w:tr w:rsidR="005A29BC" w:rsidRPr="005A29BC" w:rsidTr="00A2162C">
        <w:trPr>
          <w:trHeight w:val="300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</w:t>
            </w:r>
          </w:p>
        </w:tc>
      </w:tr>
      <w:tr w:rsidR="005A29BC" w:rsidRPr="005A29BC" w:rsidTr="00A2162C">
        <w:trPr>
          <w:trHeight w:val="300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Итого за период с 01.01.2019 по 31.12.2019 год:                             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</w:t>
            </w:r>
          </w:p>
        </w:tc>
      </w:tr>
      <w:tr w:rsidR="005A29BC" w:rsidRPr="005A29BC" w:rsidTr="005A29BC">
        <w:trPr>
          <w:trHeight w:val="30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01.01.2020 по 31.12.2020 год</w:t>
            </w:r>
          </w:p>
        </w:tc>
      </w:tr>
      <w:tr w:rsidR="005A29BC" w:rsidRPr="005A29BC" w:rsidTr="00A2162C">
        <w:trPr>
          <w:trHeight w:val="300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</w:t>
            </w:r>
          </w:p>
        </w:tc>
      </w:tr>
      <w:tr w:rsidR="005A29BC" w:rsidRPr="005A29BC" w:rsidTr="00A2162C">
        <w:trPr>
          <w:trHeight w:val="300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Итого за период с 01.01.2020 по 31.12.2020:                      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</w:t>
            </w:r>
          </w:p>
        </w:tc>
      </w:tr>
      <w:tr w:rsidR="005A29BC" w:rsidRPr="005A29BC" w:rsidTr="005A29BC">
        <w:trPr>
          <w:trHeight w:val="30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01.01.2021 по 31.12.2021 год</w:t>
            </w:r>
          </w:p>
        </w:tc>
      </w:tr>
      <w:tr w:rsidR="005A29BC" w:rsidRPr="005A29BC" w:rsidTr="00A2162C">
        <w:trPr>
          <w:trHeight w:val="300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</w:t>
            </w:r>
          </w:p>
        </w:tc>
      </w:tr>
      <w:tr w:rsidR="005A29BC" w:rsidRPr="005A29BC" w:rsidTr="00A2162C">
        <w:trPr>
          <w:trHeight w:val="300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Итого за период с 01.01.2021 по 31.12.2021 год:                             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</w:t>
            </w:r>
          </w:p>
        </w:tc>
      </w:tr>
      <w:tr w:rsidR="005A29BC" w:rsidRPr="005A29BC" w:rsidTr="005A29BC">
        <w:trPr>
          <w:trHeight w:val="30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01.01.2022 по 31.12.2022 год</w:t>
            </w:r>
          </w:p>
        </w:tc>
      </w:tr>
      <w:tr w:rsidR="005A29BC" w:rsidRPr="005A29BC" w:rsidTr="00A2162C">
        <w:trPr>
          <w:trHeight w:val="300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</w:t>
            </w:r>
          </w:p>
        </w:tc>
      </w:tr>
      <w:tr w:rsidR="005A29BC" w:rsidRPr="005A29BC" w:rsidTr="00A2162C">
        <w:trPr>
          <w:trHeight w:val="300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Итого за период с 01.01.2022 по 31.12.2022 год</w:t>
            </w:r>
            <w:proofErr w:type="gramStart"/>
            <w:r w:rsidRPr="005A29BC">
              <w:rPr>
                <w:sz w:val="20"/>
              </w:rPr>
              <w:t xml:space="preserve"> :</w:t>
            </w:r>
            <w:proofErr w:type="gramEnd"/>
            <w:r w:rsidRPr="005A29BC">
              <w:rPr>
                <w:sz w:val="20"/>
              </w:rPr>
              <w:t xml:space="preserve">                             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</w:t>
            </w:r>
          </w:p>
        </w:tc>
      </w:tr>
      <w:tr w:rsidR="005A29BC" w:rsidRPr="005A29BC" w:rsidTr="005A29BC">
        <w:trPr>
          <w:trHeight w:val="30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 период с 01.01.2023 по 31.12.2023 год</w:t>
            </w:r>
          </w:p>
        </w:tc>
      </w:tr>
      <w:tr w:rsidR="005A29BC" w:rsidRPr="005A29BC" w:rsidTr="00A2162C">
        <w:trPr>
          <w:trHeight w:val="300"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</w:t>
            </w:r>
          </w:p>
        </w:tc>
      </w:tr>
      <w:tr w:rsidR="005A29BC" w:rsidRPr="005A29BC" w:rsidTr="00A2162C">
        <w:trPr>
          <w:trHeight w:val="300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Итого за период с 01.01.2023 по 31.12.2023 год</w:t>
            </w:r>
            <w:proofErr w:type="gramStart"/>
            <w:r w:rsidRPr="005A29BC">
              <w:rPr>
                <w:sz w:val="20"/>
              </w:rPr>
              <w:t xml:space="preserve"> :</w:t>
            </w:r>
            <w:proofErr w:type="gramEnd"/>
            <w:r w:rsidRPr="005A29BC">
              <w:rPr>
                <w:sz w:val="20"/>
              </w:rPr>
              <w:t xml:space="preserve">                              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</w:t>
            </w:r>
          </w:p>
        </w:tc>
      </w:tr>
      <w:tr w:rsidR="005A29BC" w:rsidRPr="005A29BC" w:rsidTr="00A2162C">
        <w:trPr>
          <w:trHeight w:val="300"/>
        </w:trPr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 </w:t>
            </w:r>
          </w:p>
        </w:tc>
        <w:tc>
          <w:tcPr>
            <w:tcW w:w="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 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 </w:t>
            </w:r>
          </w:p>
        </w:tc>
      </w:tr>
      <w:tr w:rsidR="005A29BC" w:rsidRPr="005A29BC" w:rsidTr="005A29BC">
        <w:trPr>
          <w:trHeight w:val="509"/>
        </w:trPr>
        <w:tc>
          <w:tcPr>
            <w:tcW w:w="5000" w:type="pct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       </w:t>
            </w:r>
            <w:r w:rsidRPr="005A29BC">
              <w:rPr>
                <w:b/>
                <w:bCs/>
                <w:sz w:val="20"/>
              </w:rPr>
              <w:t>5. Показатели надежности, качества, энергетической эффективности объектов централизованных систем холодного водоснабжения</w:t>
            </w:r>
          </w:p>
        </w:tc>
      </w:tr>
      <w:tr w:rsidR="005A29BC" w:rsidRPr="005A29BC" w:rsidTr="005A29BC">
        <w:trPr>
          <w:trHeight w:val="509"/>
        </w:trPr>
        <w:tc>
          <w:tcPr>
            <w:tcW w:w="5000" w:type="pct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</w:tr>
      <w:tr w:rsidR="005A29BC" w:rsidRPr="005A29BC" w:rsidTr="00A2162C">
        <w:trPr>
          <w:trHeight w:val="509"/>
        </w:trPr>
        <w:tc>
          <w:tcPr>
            <w:tcW w:w="12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Наименование показателя</w:t>
            </w:r>
          </w:p>
        </w:tc>
        <w:tc>
          <w:tcPr>
            <w:tcW w:w="79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proofErr w:type="spellStart"/>
            <w:r w:rsidRPr="005A29BC">
              <w:rPr>
                <w:sz w:val="20"/>
              </w:rPr>
              <w:t>Ед.изм</w:t>
            </w:r>
            <w:proofErr w:type="spellEnd"/>
            <w:r w:rsidRPr="005A29BC">
              <w:rPr>
                <w:sz w:val="20"/>
              </w:rPr>
              <w:t>.</w:t>
            </w:r>
          </w:p>
        </w:tc>
        <w:tc>
          <w:tcPr>
            <w:tcW w:w="646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9BC" w:rsidRPr="003116EE" w:rsidRDefault="005A29BC" w:rsidP="00A2162C">
            <w:pPr>
              <w:jc w:val="center"/>
              <w:rPr>
                <w:sz w:val="18"/>
                <w:szCs w:val="18"/>
              </w:rPr>
            </w:pPr>
            <w:r w:rsidRPr="003116EE">
              <w:rPr>
                <w:sz w:val="18"/>
                <w:szCs w:val="18"/>
              </w:rPr>
              <w:t>на период с 01.01.2019 по 31.12.2019</w:t>
            </w:r>
          </w:p>
        </w:tc>
        <w:tc>
          <w:tcPr>
            <w:tcW w:w="57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9BC" w:rsidRPr="003116EE" w:rsidRDefault="005A29BC" w:rsidP="00A2162C">
            <w:pPr>
              <w:jc w:val="center"/>
              <w:rPr>
                <w:sz w:val="18"/>
                <w:szCs w:val="18"/>
              </w:rPr>
            </w:pPr>
            <w:r w:rsidRPr="003116EE">
              <w:rPr>
                <w:sz w:val="18"/>
                <w:szCs w:val="18"/>
              </w:rPr>
              <w:t>на период с 01.01.2020 по 31.12.2020</w:t>
            </w:r>
          </w:p>
        </w:tc>
        <w:tc>
          <w:tcPr>
            <w:tcW w:w="57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9BC" w:rsidRPr="003116EE" w:rsidRDefault="005A29BC" w:rsidP="00A2162C">
            <w:pPr>
              <w:jc w:val="center"/>
              <w:rPr>
                <w:sz w:val="18"/>
                <w:szCs w:val="18"/>
              </w:rPr>
            </w:pPr>
            <w:r w:rsidRPr="003116EE">
              <w:rPr>
                <w:sz w:val="18"/>
                <w:szCs w:val="18"/>
              </w:rPr>
              <w:t>на период с 01.01.2021 по 31.12.2021</w:t>
            </w:r>
          </w:p>
        </w:tc>
        <w:tc>
          <w:tcPr>
            <w:tcW w:w="606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9BC" w:rsidRPr="003116EE" w:rsidRDefault="005A29BC" w:rsidP="00A2162C">
            <w:pPr>
              <w:jc w:val="center"/>
              <w:rPr>
                <w:sz w:val="18"/>
                <w:szCs w:val="18"/>
              </w:rPr>
            </w:pPr>
            <w:r w:rsidRPr="003116EE">
              <w:rPr>
                <w:sz w:val="18"/>
                <w:szCs w:val="18"/>
              </w:rPr>
              <w:t>на период с 01.01.2022 по 31.12.2022</w:t>
            </w:r>
          </w:p>
        </w:tc>
        <w:tc>
          <w:tcPr>
            <w:tcW w:w="60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9BC" w:rsidRPr="003116EE" w:rsidRDefault="005A29BC" w:rsidP="00A2162C">
            <w:pPr>
              <w:jc w:val="center"/>
              <w:rPr>
                <w:sz w:val="18"/>
                <w:szCs w:val="18"/>
              </w:rPr>
            </w:pPr>
            <w:r w:rsidRPr="003116EE">
              <w:rPr>
                <w:sz w:val="18"/>
                <w:szCs w:val="18"/>
              </w:rPr>
              <w:t>на период с 01.01.2023 по 31.12.2023</w:t>
            </w:r>
          </w:p>
        </w:tc>
      </w:tr>
      <w:tr w:rsidR="005A29BC" w:rsidRPr="005A29BC" w:rsidTr="003116EE">
        <w:trPr>
          <w:trHeight w:val="322"/>
        </w:trPr>
        <w:tc>
          <w:tcPr>
            <w:tcW w:w="12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79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646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57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57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606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60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</w:tr>
      <w:tr w:rsidR="005A29BC" w:rsidRPr="005A29BC" w:rsidTr="005A29BC">
        <w:trPr>
          <w:trHeight w:val="30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Показатели качества воды</w:t>
            </w:r>
          </w:p>
        </w:tc>
      </w:tr>
      <w:tr w:rsidR="005A29BC" w:rsidRPr="005A29BC" w:rsidTr="00A2162C">
        <w:trPr>
          <w:trHeight w:val="1395"/>
        </w:trPr>
        <w:tc>
          <w:tcPr>
            <w:tcW w:w="12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both"/>
              <w:rPr>
                <w:sz w:val="20"/>
              </w:rPr>
            </w:pPr>
            <w:r w:rsidRPr="005A29BC">
              <w:rPr>
                <w:sz w:val="20"/>
              </w:rPr>
              <w:t xml:space="preserve"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 </w:t>
            </w:r>
          </w:p>
        </w:tc>
        <w:tc>
          <w:tcPr>
            <w:tcW w:w="7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%</w:t>
            </w:r>
          </w:p>
        </w:tc>
        <w:tc>
          <w:tcPr>
            <w:tcW w:w="6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60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6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1035"/>
        </w:trPr>
        <w:tc>
          <w:tcPr>
            <w:tcW w:w="12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both"/>
              <w:rPr>
                <w:sz w:val="20"/>
              </w:rPr>
            </w:pPr>
            <w:r w:rsidRPr="005A29BC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7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%</w:t>
            </w:r>
          </w:p>
        </w:tc>
        <w:tc>
          <w:tcPr>
            <w:tcW w:w="6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60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6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5A29BC">
        <w:trPr>
          <w:trHeight w:val="315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5A29BC" w:rsidRPr="005A29BC" w:rsidTr="00A2162C">
        <w:trPr>
          <w:trHeight w:val="915"/>
        </w:trPr>
        <w:tc>
          <w:tcPr>
            <w:tcW w:w="12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both"/>
              <w:rPr>
                <w:sz w:val="20"/>
              </w:rPr>
            </w:pPr>
            <w:r w:rsidRPr="005A29BC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</w:t>
            </w:r>
            <w:r w:rsidRPr="005A29BC">
              <w:rPr>
                <w:sz w:val="20"/>
              </w:rPr>
              <w:lastRenderedPageBreak/>
              <w:t>год</w:t>
            </w:r>
          </w:p>
        </w:tc>
        <w:tc>
          <w:tcPr>
            <w:tcW w:w="7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lastRenderedPageBreak/>
              <w:t>ед./км</w:t>
            </w:r>
          </w:p>
        </w:tc>
        <w:tc>
          <w:tcPr>
            <w:tcW w:w="6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60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6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5A29BC">
        <w:trPr>
          <w:trHeight w:val="315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lastRenderedPageBreak/>
              <w:t>Показатели энергетической эффективности</w:t>
            </w:r>
          </w:p>
        </w:tc>
      </w:tr>
      <w:tr w:rsidR="005A29BC" w:rsidRPr="005A29BC" w:rsidTr="003116EE">
        <w:trPr>
          <w:trHeight w:val="557"/>
        </w:trPr>
        <w:tc>
          <w:tcPr>
            <w:tcW w:w="12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both"/>
              <w:rPr>
                <w:sz w:val="20"/>
              </w:rPr>
            </w:pPr>
            <w:r w:rsidRPr="005A29BC">
              <w:rPr>
                <w:sz w:val="20"/>
              </w:rPr>
              <w:t xml:space="preserve">Доля потерь воды в централизованных системах водоснабжения при транспортировке в общем объеме воды, поданной в водопроводную сеть </w:t>
            </w:r>
          </w:p>
        </w:tc>
        <w:tc>
          <w:tcPr>
            <w:tcW w:w="7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     кВт*ч/куб. м</w:t>
            </w:r>
          </w:p>
        </w:tc>
        <w:tc>
          <w:tcPr>
            <w:tcW w:w="6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60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  <w:tc>
          <w:tcPr>
            <w:tcW w:w="6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A2162C">
        <w:trPr>
          <w:trHeight w:val="765"/>
        </w:trPr>
        <w:tc>
          <w:tcPr>
            <w:tcW w:w="12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both"/>
              <w:rPr>
                <w:sz w:val="20"/>
              </w:rPr>
            </w:pPr>
            <w:r w:rsidRPr="005A29BC">
              <w:rPr>
                <w:sz w:val="20"/>
              </w:rPr>
              <w:t xml:space="preserve">Удельный расход электрической энергии, потребляемой в технологическом процессе подготовки питьевой воды, на единицу объема воды, отпускаемой в сеть </w:t>
            </w:r>
          </w:p>
        </w:tc>
        <w:tc>
          <w:tcPr>
            <w:tcW w:w="7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     кВт*ч/куб. м</w:t>
            </w:r>
          </w:p>
        </w:tc>
        <w:tc>
          <w:tcPr>
            <w:tcW w:w="646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0,59</w:t>
            </w:r>
          </w:p>
        </w:tc>
        <w:tc>
          <w:tcPr>
            <w:tcW w:w="57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0,59</w:t>
            </w:r>
          </w:p>
        </w:tc>
        <w:tc>
          <w:tcPr>
            <w:tcW w:w="57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0,59</w:t>
            </w:r>
          </w:p>
        </w:tc>
        <w:tc>
          <w:tcPr>
            <w:tcW w:w="606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0,59</w:t>
            </w:r>
          </w:p>
        </w:tc>
        <w:tc>
          <w:tcPr>
            <w:tcW w:w="60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0,59</w:t>
            </w:r>
          </w:p>
        </w:tc>
      </w:tr>
      <w:tr w:rsidR="005A29BC" w:rsidRPr="005A29BC" w:rsidTr="00A2162C">
        <w:trPr>
          <w:trHeight w:val="765"/>
        </w:trPr>
        <w:tc>
          <w:tcPr>
            <w:tcW w:w="12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both"/>
              <w:rPr>
                <w:sz w:val="20"/>
              </w:rPr>
            </w:pPr>
            <w:r w:rsidRPr="005A29BC">
              <w:rPr>
                <w:sz w:val="20"/>
              </w:rPr>
              <w:t xml:space="preserve"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 </w:t>
            </w:r>
          </w:p>
        </w:tc>
        <w:tc>
          <w:tcPr>
            <w:tcW w:w="7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     кВт*ч/куб. м</w:t>
            </w:r>
          </w:p>
        </w:tc>
        <w:tc>
          <w:tcPr>
            <w:tcW w:w="646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57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57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606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60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</w:tr>
      <w:tr w:rsidR="005A29BC" w:rsidRPr="005A29BC" w:rsidTr="005A29BC">
        <w:trPr>
          <w:trHeight w:val="30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b/>
                <w:bCs/>
                <w:sz w:val="20"/>
              </w:rPr>
            </w:pPr>
            <w:r w:rsidRPr="005A29BC">
              <w:rPr>
                <w:b/>
                <w:bCs/>
                <w:sz w:val="20"/>
              </w:rPr>
              <w:t>6. Расчет эффективности производственной программы</w:t>
            </w:r>
          </w:p>
        </w:tc>
      </w:tr>
      <w:tr w:rsidR="005A29BC" w:rsidRPr="005A29BC" w:rsidTr="00A2162C">
        <w:trPr>
          <w:trHeight w:val="300"/>
        </w:trPr>
        <w:tc>
          <w:tcPr>
            <w:tcW w:w="20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   За период с 01.01.2019 по 31.12.2019 год    </w:t>
            </w:r>
          </w:p>
        </w:tc>
        <w:tc>
          <w:tcPr>
            <w:tcW w:w="2996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</w:tr>
      <w:tr w:rsidR="005A29BC" w:rsidRPr="005A29BC" w:rsidTr="00A2162C">
        <w:trPr>
          <w:trHeight w:val="300"/>
        </w:trPr>
        <w:tc>
          <w:tcPr>
            <w:tcW w:w="20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   За период с 01.01.2020 по 31.12. 2020 год</w:t>
            </w:r>
          </w:p>
        </w:tc>
        <w:tc>
          <w:tcPr>
            <w:tcW w:w="2996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</w:tr>
      <w:tr w:rsidR="005A29BC" w:rsidRPr="005A29BC" w:rsidTr="00A2162C">
        <w:trPr>
          <w:trHeight w:val="300"/>
        </w:trPr>
        <w:tc>
          <w:tcPr>
            <w:tcW w:w="20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   За период с 01.01.2021 по 31.12.2021 год</w:t>
            </w:r>
          </w:p>
        </w:tc>
        <w:tc>
          <w:tcPr>
            <w:tcW w:w="2996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</w:tr>
      <w:tr w:rsidR="005A29BC" w:rsidRPr="005A29BC" w:rsidTr="00A2162C">
        <w:trPr>
          <w:trHeight w:val="300"/>
        </w:trPr>
        <w:tc>
          <w:tcPr>
            <w:tcW w:w="20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   За период с 01.01.2022 по 31.12.2022 год    </w:t>
            </w:r>
          </w:p>
        </w:tc>
        <w:tc>
          <w:tcPr>
            <w:tcW w:w="2996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</w:tr>
      <w:tr w:rsidR="005A29BC" w:rsidRPr="005A29BC" w:rsidTr="00A2162C">
        <w:trPr>
          <w:trHeight w:val="300"/>
        </w:trPr>
        <w:tc>
          <w:tcPr>
            <w:tcW w:w="20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   За период с 01.01.2023 по 31.12.2023 год</w:t>
            </w:r>
          </w:p>
        </w:tc>
        <w:tc>
          <w:tcPr>
            <w:tcW w:w="2996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- </w:t>
            </w:r>
          </w:p>
        </w:tc>
      </w:tr>
      <w:tr w:rsidR="005A29BC" w:rsidRPr="005A29BC" w:rsidTr="00A2162C">
        <w:trPr>
          <w:trHeight w:val="600"/>
        </w:trPr>
        <w:tc>
          <w:tcPr>
            <w:tcW w:w="20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2996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-</w:t>
            </w:r>
          </w:p>
        </w:tc>
      </w:tr>
      <w:tr w:rsidR="005A29BC" w:rsidRPr="005A29BC" w:rsidTr="005A29BC">
        <w:trPr>
          <w:trHeight w:val="30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b/>
                <w:bCs/>
                <w:sz w:val="20"/>
              </w:rPr>
            </w:pPr>
            <w:r w:rsidRPr="005A29BC">
              <w:rPr>
                <w:b/>
                <w:bCs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5A29BC" w:rsidRPr="005A29BC" w:rsidTr="00A2162C">
        <w:trPr>
          <w:trHeight w:val="509"/>
        </w:trPr>
        <w:tc>
          <w:tcPr>
            <w:tcW w:w="3220" w:type="pct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 </w:t>
            </w:r>
          </w:p>
        </w:tc>
        <w:tc>
          <w:tcPr>
            <w:tcW w:w="1780" w:type="pct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Всего сумма, </w:t>
            </w:r>
          </w:p>
        </w:tc>
      </w:tr>
      <w:tr w:rsidR="005A29BC" w:rsidRPr="005A29BC" w:rsidTr="00A2162C">
        <w:trPr>
          <w:trHeight w:val="509"/>
        </w:trPr>
        <w:tc>
          <w:tcPr>
            <w:tcW w:w="3220" w:type="pct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  <w:tc>
          <w:tcPr>
            <w:tcW w:w="1780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</w:p>
        </w:tc>
      </w:tr>
      <w:tr w:rsidR="005A29BC" w:rsidRPr="005A29BC" w:rsidTr="00A2162C">
        <w:trPr>
          <w:trHeight w:val="300"/>
        </w:trPr>
        <w:tc>
          <w:tcPr>
            <w:tcW w:w="322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На период с 01.01.2019 по 31.12.2019 год   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36 390,65</w:t>
            </w:r>
          </w:p>
        </w:tc>
      </w:tr>
      <w:tr w:rsidR="005A29BC" w:rsidRPr="005A29BC" w:rsidTr="00A2162C">
        <w:trPr>
          <w:trHeight w:val="300"/>
        </w:trPr>
        <w:tc>
          <w:tcPr>
            <w:tcW w:w="322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На период с 01.01.2020 по 31.12. 2020 год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37 514,34</w:t>
            </w:r>
          </w:p>
        </w:tc>
      </w:tr>
      <w:tr w:rsidR="005A29BC" w:rsidRPr="005A29BC" w:rsidTr="00A2162C">
        <w:trPr>
          <w:trHeight w:val="300"/>
        </w:trPr>
        <w:tc>
          <w:tcPr>
            <w:tcW w:w="322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proofErr w:type="spellStart"/>
            <w:r w:rsidRPr="005A29BC">
              <w:rPr>
                <w:sz w:val="20"/>
              </w:rPr>
              <w:t>Напериод</w:t>
            </w:r>
            <w:proofErr w:type="spellEnd"/>
            <w:r w:rsidRPr="005A29BC">
              <w:rPr>
                <w:sz w:val="20"/>
              </w:rPr>
              <w:t xml:space="preserve"> с 01.01.2021 по 31.12.2021год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38 686,83</w:t>
            </w:r>
          </w:p>
        </w:tc>
      </w:tr>
      <w:tr w:rsidR="005A29BC" w:rsidRPr="005A29BC" w:rsidTr="00A2162C">
        <w:trPr>
          <w:trHeight w:val="300"/>
        </w:trPr>
        <w:tc>
          <w:tcPr>
            <w:tcW w:w="322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На период с 01.01.2022 по 31.12.2022 год   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39 650,</w:t>
            </w:r>
            <w:r w:rsidR="00D64692">
              <w:rPr>
                <w:sz w:val="20"/>
              </w:rPr>
              <w:t>70</w:t>
            </w:r>
          </w:p>
        </w:tc>
      </w:tr>
      <w:tr w:rsidR="005A29BC" w:rsidRPr="005A29BC" w:rsidTr="00A2162C">
        <w:trPr>
          <w:trHeight w:val="300"/>
        </w:trPr>
        <w:tc>
          <w:tcPr>
            <w:tcW w:w="322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На период с 01.01.2023 по 31.12.2023 год    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40 424,5</w:t>
            </w:r>
            <w:r w:rsidR="00D64692">
              <w:rPr>
                <w:sz w:val="20"/>
              </w:rPr>
              <w:t>4</w:t>
            </w:r>
          </w:p>
        </w:tc>
      </w:tr>
      <w:tr w:rsidR="005A29BC" w:rsidRPr="005A29BC" w:rsidTr="00A2162C">
        <w:trPr>
          <w:trHeight w:val="300"/>
        </w:trPr>
        <w:tc>
          <w:tcPr>
            <w:tcW w:w="322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Итого на период реализации программы:</w:t>
            </w:r>
          </w:p>
        </w:tc>
        <w:tc>
          <w:tcPr>
            <w:tcW w:w="17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192 667,06</w:t>
            </w:r>
          </w:p>
        </w:tc>
      </w:tr>
      <w:tr w:rsidR="005A29BC" w:rsidRPr="005A29BC" w:rsidTr="005A29BC">
        <w:trPr>
          <w:trHeight w:val="315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 xml:space="preserve"> </w:t>
            </w:r>
            <w:r w:rsidRPr="005A29BC">
              <w:rPr>
                <w:b/>
                <w:bCs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5A29BC">
              <w:rPr>
                <w:sz w:val="20"/>
              </w:rPr>
              <w:t xml:space="preserve">                         </w:t>
            </w:r>
          </w:p>
        </w:tc>
      </w:tr>
      <w:tr w:rsidR="005A29BC" w:rsidRPr="005A29BC" w:rsidTr="00A2162C">
        <w:trPr>
          <w:trHeight w:val="315"/>
        </w:trPr>
        <w:tc>
          <w:tcPr>
            <w:tcW w:w="302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> </w:t>
            </w:r>
          </w:p>
        </w:tc>
        <w:tc>
          <w:tcPr>
            <w:tcW w:w="1980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2017 год</w:t>
            </w:r>
          </w:p>
        </w:tc>
      </w:tr>
      <w:tr w:rsidR="005A29BC" w:rsidRPr="005A29BC" w:rsidTr="00A2162C">
        <w:trPr>
          <w:trHeight w:val="300"/>
        </w:trPr>
        <w:tc>
          <w:tcPr>
            <w:tcW w:w="302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Объем подачи воды, </w:t>
            </w:r>
            <w:proofErr w:type="spellStart"/>
            <w:r w:rsidRPr="005A29BC">
              <w:rPr>
                <w:sz w:val="20"/>
              </w:rPr>
              <w:t>тыс</w:t>
            </w:r>
            <w:proofErr w:type="gramStart"/>
            <w:r w:rsidRPr="005A29BC">
              <w:rPr>
                <w:sz w:val="20"/>
              </w:rPr>
              <w:t>.к</w:t>
            </w:r>
            <w:proofErr w:type="gramEnd"/>
            <w:r w:rsidRPr="005A29BC">
              <w:rPr>
                <w:sz w:val="20"/>
              </w:rPr>
              <w:t>уб.м</w:t>
            </w:r>
            <w:proofErr w:type="spellEnd"/>
          </w:p>
        </w:tc>
        <w:tc>
          <w:tcPr>
            <w:tcW w:w="1980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7532,78</w:t>
            </w:r>
          </w:p>
        </w:tc>
      </w:tr>
      <w:tr w:rsidR="005A29BC" w:rsidRPr="005A29BC" w:rsidTr="00A2162C">
        <w:trPr>
          <w:trHeight w:val="300"/>
        </w:trPr>
        <w:tc>
          <w:tcPr>
            <w:tcW w:w="302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5A29BC">
              <w:rPr>
                <w:sz w:val="20"/>
              </w:rPr>
              <w:t>тыс.руб</w:t>
            </w:r>
            <w:proofErr w:type="spellEnd"/>
            <w:r w:rsidRPr="005A29BC">
              <w:rPr>
                <w:sz w:val="20"/>
              </w:rPr>
              <w:t>.</w:t>
            </w:r>
          </w:p>
        </w:tc>
        <w:tc>
          <w:tcPr>
            <w:tcW w:w="1980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37321,93</w:t>
            </w:r>
          </w:p>
        </w:tc>
      </w:tr>
      <w:tr w:rsidR="005A29BC" w:rsidRPr="005A29BC" w:rsidTr="00A2162C">
        <w:trPr>
          <w:trHeight w:val="600"/>
        </w:trPr>
        <w:tc>
          <w:tcPr>
            <w:tcW w:w="302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t xml:space="preserve">Мероприятия, направленные на поддержание объектов водоснабжения в состоянии, соответствующем установленным </w:t>
            </w:r>
            <w:r w:rsidRPr="005A29BC">
              <w:rPr>
                <w:sz w:val="20"/>
              </w:rPr>
              <w:lastRenderedPageBreak/>
              <w:t xml:space="preserve">требованиям, </w:t>
            </w:r>
            <w:proofErr w:type="spellStart"/>
            <w:r w:rsidRPr="005A29BC">
              <w:rPr>
                <w:sz w:val="20"/>
              </w:rPr>
              <w:t>тыс.руб</w:t>
            </w:r>
            <w:proofErr w:type="spellEnd"/>
            <w:r w:rsidRPr="005A29BC">
              <w:rPr>
                <w:sz w:val="20"/>
              </w:rPr>
              <w:t>.</w:t>
            </w:r>
          </w:p>
        </w:tc>
        <w:tc>
          <w:tcPr>
            <w:tcW w:w="1980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lastRenderedPageBreak/>
              <w:t>5,30</w:t>
            </w:r>
          </w:p>
        </w:tc>
      </w:tr>
      <w:tr w:rsidR="005A29BC" w:rsidRPr="005A29BC" w:rsidTr="00A2162C">
        <w:trPr>
          <w:trHeight w:val="300"/>
        </w:trPr>
        <w:tc>
          <w:tcPr>
            <w:tcW w:w="302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rPr>
                <w:sz w:val="20"/>
              </w:rPr>
            </w:pPr>
            <w:r w:rsidRPr="005A29BC">
              <w:rPr>
                <w:sz w:val="20"/>
              </w:rPr>
              <w:lastRenderedPageBreak/>
              <w:t xml:space="preserve">Общий объем финансовых потребностей за 2017 год, </w:t>
            </w:r>
            <w:proofErr w:type="spellStart"/>
            <w:r w:rsidRPr="005A29BC">
              <w:rPr>
                <w:sz w:val="20"/>
              </w:rPr>
              <w:t>тыс.руб</w:t>
            </w:r>
            <w:proofErr w:type="spellEnd"/>
            <w:r w:rsidRPr="005A29BC">
              <w:rPr>
                <w:sz w:val="20"/>
              </w:rPr>
              <w:t>.</w:t>
            </w:r>
          </w:p>
        </w:tc>
        <w:tc>
          <w:tcPr>
            <w:tcW w:w="1980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BC" w:rsidRPr="005A29BC" w:rsidRDefault="005A29BC" w:rsidP="005A29BC">
            <w:pPr>
              <w:jc w:val="center"/>
              <w:rPr>
                <w:sz w:val="20"/>
              </w:rPr>
            </w:pPr>
            <w:r w:rsidRPr="005A29BC">
              <w:rPr>
                <w:sz w:val="20"/>
              </w:rPr>
              <w:t>37357,23</w:t>
            </w:r>
          </w:p>
        </w:tc>
      </w:tr>
    </w:tbl>
    <w:p w:rsidR="00DB78B4" w:rsidRDefault="00DB78B4" w:rsidP="005A29BC">
      <w:pPr>
        <w:tabs>
          <w:tab w:val="left" w:pos="1897"/>
          <w:tab w:val="left" w:pos="4395"/>
        </w:tabs>
        <w:spacing w:line="276" w:lineRule="auto"/>
        <w:rPr>
          <w:sz w:val="18"/>
          <w:szCs w:val="28"/>
        </w:rPr>
      </w:pPr>
    </w:p>
    <w:p w:rsidR="00DB78B4" w:rsidRDefault="00DB78B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DB78B4" w:rsidRDefault="00DB78B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DB78B4" w:rsidRDefault="00DB78B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DB78B4" w:rsidRDefault="00DB78B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97D1F" w:rsidRDefault="00497D1F">
      <w:r>
        <w:br w:type="page"/>
      </w: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A29BC" w:rsidTr="005A29BC">
        <w:trPr>
          <w:gridAfter w:val="1"/>
          <w:wAfter w:w="11" w:type="dxa"/>
        </w:trPr>
        <w:tc>
          <w:tcPr>
            <w:tcW w:w="528" w:type="dxa"/>
          </w:tcPr>
          <w:p w:rsidR="005A29BC" w:rsidRDefault="005A29BC" w:rsidP="005A29BC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A29BC" w:rsidRDefault="005A29BC" w:rsidP="005A29BC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A29BC" w:rsidRDefault="005A29BC" w:rsidP="005A29BC">
            <w:pPr>
              <w:spacing w:line="276" w:lineRule="auto"/>
              <w:ind w:left="3552"/>
              <w:jc w:val="center"/>
            </w:pPr>
            <w:r>
              <w:t>ПРИЛОЖЕНИЕ 3</w:t>
            </w:r>
          </w:p>
          <w:p w:rsidR="005A29BC" w:rsidRDefault="005A29BC" w:rsidP="005A29BC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5A29BC" w:rsidRPr="00CB1B90" w:rsidRDefault="005A29BC" w:rsidP="005A29BC">
            <w:pPr>
              <w:ind w:left="3552"/>
              <w:jc w:val="center"/>
              <w:rPr>
                <w:lang w:val="en-US"/>
              </w:rPr>
            </w:pPr>
            <w:r w:rsidRPr="00F34520">
              <w:t>от 18 декабря 2018 г.</w:t>
            </w:r>
            <w:r w:rsidRPr="00D74902">
              <w:t xml:space="preserve"> № </w:t>
            </w:r>
            <w:r w:rsidR="0067662C">
              <w:t>53/80</w:t>
            </w:r>
            <w:bookmarkStart w:id="0" w:name="_GoBack"/>
            <w:bookmarkEnd w:id="0"/>
          </w:p>
        </w:tc>
      </w:tr>
      <w:tr w:rsidR="005A29BC" w:rsidRPr="006161EA" w:rsidTr="005A29BC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5A29BC" w:rsidRDefault="005A29BC" w:rsidP="005A29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A29BC" w:rsidRDefault="005A29BC" w:rsidP="005A29BC">
            <w:pPr>
              <w:jc w:val="center"/>
              <w:rPr>
                <w:b/>
                <w:sz w:val="24"/>
                <w:szCs w:val="24"/>
              </w:rPr>
            </w:pPr>
            <w:r w:rsidRPr="00B05EE1">
              <w:rPr>
                <w:b/>
                <w:sz w:val="24"/>
                <w:szCs w:val="24"/>
              </w:rPr>
              <w:t xml:space="preserve">ПРОИЗВОДСТВЕННАЯ ПРОГРАММА </w:t>
            </w:r>
          </w:p>
          <w:p w:rsidR="005A29BC" w:rsidRDefault="005A29BC" w:rsidP="005A29BC">
            <w:pPr>
              <w:jc w:val="center"/>
              <w:rPr>
                <w:b/>
                <w:sz w:val="24"/>
                <w:szCs w:val="24"/>
              </w:rPr>
            </w:pPr>
            <w:r w:rsidRPr="00B05EE1">
              <w:rPr>
                <w:b/>
                <w:sz w:val="24"/>
                <w:szCs w:val="24"/>
              </w:rPr>
              <w:t xml:space="preserve">ПО ОКАЗАНИЮ УСЛУГ ВОДООТВЕДЕНИЯ </w:t>
            </w:r>
          </w:p>
          <w:p w:rsidR="005A29BC" w:rsidRDefault="005A29BC" w:rsidP="005A29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05EE1">
              <w:rPr>
                <w:b/>
                <w:sz w:val="24"/>
                <w:szCs w:val="24"/>
              </w:rPr>
              <w:t>(</w:t>
            </w:r>
            <w:r w:rsidRPr="0033226A">
              <w:rPr>
                <w:b/>
                <w:sz w:val="24"/>
                <w:szCs w:val="24"/>
              </w:rPr>
              <w:t>транспортировка сточных вод с использованием канализационных сетей</w:t>
            </w:r>
            <w:r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br/>
              <w:t>находящихся на территории г. Нижнего Н</w:t>
            </w:r>
            <w:r w:rsidRPr="0033226A">
              <w:rPr>
                <w:b/>
                <w:sz w:val="24"/>
                <w:szCs w:val="24"/>
              </w:rPr>
              <w:t>овгорода</w:t>
            </w:r>
            <w:r w:rsidRPr="00B05EE1">
              <w:rPr>
                <w:b/>
                <w:sz w:val="24"/>
                <w:szCs w:val="24"/>
              </w:rPr>
              <w:t>)</w:t>
            </w:r>
          </w:p>
          <w:p w:rsidR="005A29BC" w:rsidRPr="00C15EF7" w:rsidRDefault="005A29BC" w:rsidP="005A29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5A29BC" w:rsidRDefault="005A29BC" w:rsidP="005A29BC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31.12.2023 г.</w:t>
      </w:r>
    </w:p>
    <w:tbl>
      <w:tblPr>
        <w:tblW w:w="5102" w:type="pct"/>
        <w:tblInd w:w="-176" w:type="dxa"/>
        <w:tblLook w:val="04A0" w:firstRow="1" w:lastRow="0" w:firstColumn="1" w:lastColumn="0" w:noHBand="0" w:noVBand="1"/>
      </w:tblPr>
      <w:tblGrid>
        <w:gridCol w:w="1949"/>
        <w:gridCol w:w="500"/>
        <w:gridCol w:w="494"/>
        <w:gridCol w:w="447"/>
        <w:gridCol w:w="685"/>
        <w:gridCol w:w="320"/>
        <w:gridCol w:w="626"/>
        <w:gridCol w:w="212"/>
        <w:gridCol w:w="216"/>
        <w:gridCol w:w="398"/>
        <w:gridCol w:w="35"/>
        <w:gridCol w:w="685"/>
        <w:gridCol w:w="732"/>
        <w:gridCol w:w="479"/>
        <w:gridCol w:w="973"/>
        <w:gridCol w:w="247"/>
        <w:gridCol w:w="1201"/>
      </w:tblGrid>
      <w:tr w:rsidR="00A2162C" w:rsidRPr="00A2162C" w:rsidTr="00A2162C">
        <w:trPr>
          <w:trHeight w:val="33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b/>
                <w:bCs/>
                <w:sz w:val="20"/>
              </w:rPr>
            </w:pPr>
            <w:r w:rsidRPr="00A2162C">
              <w:rPr>
                <w:b/>
                <w:bCs/>
                <w:sz w:val="20"/>
              </w:rPr>
              <w:t>1. Паспорт производственной программы</w:t>
            </w:r>
          </w:p>
        </w:tc>
      </w:tr>
      <w:tr w:rsidR="00A2162C" w:rsidRPr="00A2162C" w:rsidTr="003116EE">
        <w:trPr>
          <w:trHeight w:val="635"/>
        </w:trPr>
        <w:tc>
          <w:tcPr>
            <w:tcW w:w="14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3558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162C">
              <w:rPr>
                <w:sz w:val="20"/>
                <w:lang w:eastAsia="en-US"/>
              </w:rPr>
              <w:t xml:space="preserve">ПУБЛИЧНОЕ АКЦИОНЕРНОЕ ОБЩЕСТВО «НИЖЕГОРОДСКИЙ МАШИНОСТРОИТЕЛЬНЫЙ ЗАВОД» (ИНН </w:t>
            </w:r>
            <w:r w:rsidRPr="00A2162C">
              <w:rPr>
                <w:sz w:val="20"/>
              </w:rPr>
              <w:t>5259008768</w:t>
            </w:r>
            <w:r w:rsidRPr="00A2162C">
              <w:rPr>
                <w:color w:val="000000"/>
                <w:sz w:val="20"/>
              </w:rPr>
              <w:t>)</w:t>
            </w:r>
          </w:p>
        </w:tc>
      </w:tr>
      <w:tr w:rsidR="00A2162C" w:rsidRPr="00A2162C" w:rsidTr="00A2162C">
        <w:trPr>
          <w:trHeight w:val="600"/>
        </w:trPr>
        <w:tc>
          <w:tcPr>
            <w:tcW w:w="144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Местонахождение регулируемой организации           </w:t>
            </w:r>
          </w:p>
        </w:tc>
        <w:tc>
          <w:tcPr>
            <w:tcW w:w="3558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5A29BC" w:rsidRDefault="00A2162C" w:rsidP="00A2162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162C">
              <w:rPr>
                <w:bCs/>
                <w:sz w:val="20"/>
                <w:szCs w:val="24"/>
                <w:lang w:eastAsia="en-US"/>
              </w:rPr>
              <w:t xml:space="preserve">603052, г. Нижний Новгород, </w:t>
            </w:r>
            <w:proofErr w:type="spellStart"/>
            <w:r w:rsidRPr="00A2162C">
              <w:rPr>
                <w:bCs/>
                <w:sz w:val="20"/>
                <w:szCs w:val="24"/>
                <w:lang w:eastAsia="en-US"/>
              </w:rPr>
              <w:t>Сормовское</w:t>
            </w:r>
            <w:proofErr w:type="spellEnd"/>
            <w:r w:rsidRPr="00A2162C">
              <w:rPr>
                <w:bCs/>
                <w:sz w:val="20"/>
                <w:szCs w:val="24"/>
                <w:lang w:eastAsia="en-US"/>
              </w:rPr>
              <w:t xml:space="preserve"> шоссе, д. 21</w:t>
            </w:r>
          </w:p>
        </w:tc>
      </w:tr>
      <w:tr w:rsidR="00A2162C" w:rsidRPr="00A2162C" w:rsidTr="00A2162C">
        <w:trPr>
          <w:trHeight w:val="615"/>
        </w:trPr>
        <w:tc>
          <w:tcPr>
            <w:tcW w:w="144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Наименование уполномоченного органа               </w:t>
            </w:r>
          </w:p>
        </w:tc>
        <w:tc>
          <w:tcPr>
            <w:tcW w:w="3558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A2162C" w:rsidRPr="00A2162C" w:rsidTr="00A2162C">
        <w:trPr>
          <w:trHeight w:val="615"/>
        </w:trPr>
        <w:tc>
          <w:tcPr>
            <w:tcW w:w="144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Местонахождение уполномоченного органа                </w:t>
            </w:r>
          </w:p>
        </w:tc>
        <w:tc>
          <w:tcPr>
            <w:tcW w:w="3558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A2162C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A2162C" w:rsidRPr="00A2162C" w:rsidTr="00A2162C">
        <w:trPr>
          <w:trHeight w:val="39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b/>
                <w:bCs/>
                <w:sz w:val="20"/>
              </w:rPr>
            </w:pPr>
            <w:r w:rsidRPr="00A2162C">
              <w:rPr>
                <w:b/>
                <w:bCs/>
                <w:sz w:val="20"/>
              </w:rPr>
              <w:t>2. Объем транспортируемых сточных вод</w:t>
            </w:r>
          </w:p>
        </w:tc>
      </w:tr>
      <w:tr w:rsidR="00A2162C" w:rsidRPr="00A2162C" w:rsidTr="003116EE">
        <w:trPr>
          <w:trHeight w:val="705"/>
        </w:trPr>
        <w:tc>
          <w:tcPr>
            <w:tcW w:w="14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на период с 01.01.2019 по 31.12.2019</w:t>
            </w:r>
          </w:p>
        </w:tc>
        <w:tc>
          <w:tcPr>
            <w:tcW w:w="7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на период с 01.01.2020 по 31.12.2020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на период с 01.01.2021 по 31.12.2021</w:t>
            </w:r>
          </w:p>
        </w:tc>
        <w:tc>
          <w:tcPr>
            <w:tcW w:w="7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на период с 01.01.2022 по 31.12.2022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на период с 01.01.2023 по 31.12.2023</w:t>
            </w:r>
          </w:p>
        </w:tc>
      </w:tr>
      <w:tr w:rsidR="00A2162C" w:rsidRPr="00A2162C" w:rsidTr="00A2162C">
        <w:trPr>
          <w:trHeight w:val="660"/>
        </w:trPr>
        <w:tc>
          <w:tcPr>
            <w:tcW w:w="14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Транспортировано сточных вод всего, тыс</w:t>
            </w:r>
            <w:proofErr w:type="gramStart"/>
            <w:r w:rsidRPr="00A2162C">
              <w:rPr>
                <w:sz w:val="20"/>
              </w:rPr>
              <w:t>.м</w:t>
            </w:r>
            <w:proofErr w:type="gramEnd"/>
            <w:r w:rsidRPr="00A2162C">
              <w:rPr>
                <w:sz w:val="20"/>
                <w:vertAlign w:val="superscript"/>
              </w:rPr>
              <w:t>3</w:t>
            </w:r>
            <w:r w:rsidRPr="00A2162C">
              <w:rPr>
                <w:sz w:val="20"/>
              </w:rPr>
              <w:t xml:space="preserve"> в том числе: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897,2</w:t>
            </w:r>
            <w:r w:rsidR="00D64692">
              <w:rPr>
                <w:sz w:val="20"/>
              </w:rPr>
              <w:t>16</w:t>
            </w:r>
          </w:p>
        </w:tc>
        <w:tc>
          <w:tcPr>
            <w:tcW w:w="7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897,2</w:t>
            </w:r>
            <w:r w:rsidR="00D64692">
              <w:rPr>
                <w:sz w:val="20"/>
              </w:rPr>
              <w:t>16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897,2</w:t>
            </w:r>
            <w:r w:rsidR="00D64692">
              <w:rPr>
                <w:sz w:val="20"/>
              </w:rPr>
              <w:t>16</w:t>
            </w:r>
          </w:p>
        </w:tc>
        <w:tc>
          <w:tcPr>
            <w:tcW w:w="7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897,2</w:t>
            </w:r>
            <w:r w:rsidR="00D64692">
              <w:rPr>
                <w:sz w:val="20"/>
              </w:rPr>
              <w:t>16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897,2</w:t>
            </w:r>
            <w:r w:rsidR="00D64692">
              <w:rPr>
                <w:sz w:val="20"/>
              </w:rPr>
              <w:t>16</w:t>
            </w:r>
          </w:p>
        </w:tc>
      </w:tr>
      <w:tr w:rsidR="00A2162C" w:rsidRPr="00A2162C" w:rsidTr="00A2162C">
        <w:trPr>
          <w:trHeight w:val="300"/>
        </w:trPr>
        <w:tc>
          <w:tcPr>
            <w:tcW w:w="14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i/>
                <w:iCs/>
                <w:sz w:val="20"/>
              </w:rPr>
            </w:pPr>
            <w:r w:rsidRPr="00A2162C">
              <w:rPr>
                <w:i/>
                <w:iCs/>
                <w:sz w:val="20"/>
              </w:rPr>
              <w:t>население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300"/>
        </w:trPr>
        <w:tc>
          <w:tcPr>
            <w:tcW w:w="14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i/>
                <w:iCs/>
                <w:sz w:val="20"/>
              </w:rPr>
            </w:pPr>
            <w:r w:rsidRPr="00A2162C">
              <w:rPr>
                <w:i/>
                <w:iCs/>
                <w:sz w:val="20"/>
              </w:rPr>
              <w:t>прочие потребители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300"/>
        </w:trPr>
        <w:tc>
          <w:tcPr>
            <w:tcW w:w="14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i/>
                <w:iCs/>
                <w:sz w:val="20"/>
              </w:rPr>
            </w:pPr>
            <w:r w:rsidRPr="00A2162C">
              <w:rPr>
                <w:i/>
                <w:iCs/>
                <w:sz w:val="20"/>
              </w:rPr>
              <w:t>собственное потребление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897,2</w:t>
            </w:r>
            <w:r w:rsidR="00D64692">
              <w:rPr>
                <w:sz w:val="20"/>
              </w:rPr>
              <w:t>16</w:t>
            </w:r>
          </w:p>
        </w:tc>
        <w:tc>
          <w:tcPr>
            <w:tcW w:w="7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897,2</w:t>
            </w:r>
            <w:r w:rsidR="00D64692">
              <w:rPr>
                <w:sz w:val="20"/>
              </w:rPr>
              <w:t>16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897,2</w:t>
            </w:r>
            <w:r w:rsidR="00D64692">
              <w:rPr>
                <w:sz w:val="20"/>
              </w:rPr>
              <w:t>16</w:t>
            </w:r>
          </w:p>
        </w:tc>
        <w:tc>
          <w:tcPr>
            <w:tcW w:w="7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897,2</w:t>
            </w:r>
            <w:r w:rsidR="00D64692">
              <w:rPr>
                <w:sz w:val="20"/>
              </w:rPr>
              <w:t>16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897,2</w:t>
            </w:r>
            <w:r w:rsidR="00D64692">
              <w:rPr>
                <w:sz w:val="20"/>
              </w:rPr>
              <w:t>16</w:t>
            </w:r>
          </w:p>
        </w:tc>
      </w:tr>
      <w:tr w:rsidR="00A2162C" w:rsidRPr="00A2162C" w:rsidTr="00A2162C">
        <w:trPr>
          <w:trHeight w:val="300"/>
        </w:trPr>
        <w:tc>
          <w:tcPr>
            <w:tcW w:w="14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i/>
                <w:iCs/>
                <w:sz w:val="20"/>
              </w:rPr>
            </w:pPr>
            <w:r w:rsidRPr="00A2162C">
              <w:rPr>
                <w:i/>
                <w:iCs/>
                <w:sz w:val="20"/>
              </w:rPr>
              <w:t>бюджетные потребители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b/>
                <w:bCs/>
                <w:sz w:val="20"/>
              </w:rPr>
            </w:pPr>
            <w:r w:rsidRPr="00A2162C">
              <w:rPr>
                <w:b/>
                <w:bCs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A2162C" w:rsidRPr="00A2162C" w:rsidTr="00A2162C">
        <w:trPr>
          <w:trHeight w:val="315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Наименование мероприятий</w:t>
            </w:r>
          </w:p>
        </w:tc>
        <w:tc>
          <w:tcPr>
            <w:tcW w:w="70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График реализации мероприятия</w:t>
            </w:r>
          </w:p>
        </w:tc>
        <w:tc>
          <w:tcPr>
            <w:tcW w:w="155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78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20"/>
              </w:rPr>
            </w:pPr>
            <w:r w:rsidRPr="00A2162C">
              <w:rPr>
                <w:sz w:val="20"/>
              </w:rPr>
              <w:t>Всего сумма, тыс. руб.</w:t>
            </w:r>
          </w:p>
        </w:tc>
      </w:tr>
      <w:tr w:rsidR="00A2162C" w:rsidRPr="00A2162C" w:rsidTr="00A2162C">
        <w:trPr>
          <w:trHeight w:val="509"/>
        </w:trPr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70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90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Себестоимость</w:t>
            </w:r>
          </w:p>
        </w:tc>
        <w:tc>
          <w:tcPr>
            <w:tcW w:w="65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 Другие источники    </w:t>
            </w:r>
          </w:p>
        </w:tc>
        <w:tc>
          <w:tcPr>
            <w:tcW w:w="178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</w:tr>
      <w:tr w:rsidR="00A2162C" w:rsidRPr="00A2162C" w:rsidTr="00A2162C">
        <w:trPr>
          <w:trHeight w:val="509"/>
        </w:trPr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70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90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65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178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</w:tr>
      <w:tr w:rsidR="00A2162C" w:rsidRPr="00A2162C" w:rsidTr="00A2162C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на период с 01.01.2019 по 31.12.2019 год</w:t>
            </w:r>
          </w:p>
        </w:tc>
      </w:tr>
      <w:tr w:rsidR="00A2162C" w:rsidRPr="00A2162C" w:rsidTr="00A2162C">
        <w:trPr>
          <w:trHeight w:val="39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Производственные расходы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01.01.2019 по 31.12.2019</w:t>
            </w:r>
          </w:p>
        </w:tc>
        <w:tc>
          <w:tcPr>
            <w:tcW w:w="9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7 078,54</w:t>
            </w:r>
          </w:p>
        </w:tc>
        <w:tc>
          <w:tcPr>
            <w:tcW w:w="6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7 078,54</w:t>
            </w:r>
          </w:p>
        </w:tc>
      </w:tr>
      <w:tr w:rsidR="00A2162C" w:rsidRPr="00A2162C" w:rsidTr="00A2162C">
        <w:trPr>
          <w:trHeight w:val="42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Административные расходы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01.01.2019 по 31.12.2019</w:t>
            </w:r>
          </w:p>
        </w:tc>
        <w:tc>
          <w:tcPr>
            <w:tcW w:w="9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345,37</w:t>
            </w:r>
          </w:p>
        </w:tc>
        <w:tc>
          <w:tcPr>
            <w:tcW w:w="6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345,37</w:t>
            </w:r>
          </w:p>
        </w:tc>
      </w:tr>
      <w:tr w:rsidR="00A2162C" w:rsidRPr="00A2162C" w:rsidTr="00A2162C">
        <w:trPr>
          <w:trHeight w:val="66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01.01.2019 по 31.12.2019</w:t>
            </w:r>
          </w:p>
        </w:tc>
        <w:tc>
          <w:tcPr>
            <w:tcW w:w="9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6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39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01.01.2019 по 31.12.2019</w:t>
            </w:r>
          </w:p>
        </w:tc>
        <w:tc>
          <w:tcPr>
            <w:tcW w:w="9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103,76</w:t>
            </w:r>
          </w:p>
        </w:tc>
        <w:tc>
          <w:tcPr>
            <w:tcW w:w="6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103,76</w:t>
            </w:r>
          </w:p>
        </w:tc>
      </w:tr>
      <w:tr w:rsidR="00A2162C" w:rsidRPr="00A2162C" w:rsidTr="00A2162C">
        <w:trPr>
          <w:trHeight w:val="61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Расходы на арендную плату, лизинговые платежи, </w:t>
            </w:r>
            <w:r w:rsidRPr="00A2162C">
              <w:rPr>
                <w:sz w:val="20"/>
              </w:rPr>
              <w:lastRenderedPageBreak/>
              <w:t xml:space="preserve">концессионную плату 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lastRenderedPageBreak/>
              <w:t>с 01.01.2019 по 31.12.2019</w:t>
            </w:r>
          </w:p>
        </w:tc>
        <w:tc>
          <w:tcPr>
            <w:tcW w:w="9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6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61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lastRenderedPageBreak/>
              <w:t>Расходы, связанные с оплатой налогов и сборов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01.01.2019 по 31.12.2019</w:t>
            </w:r>
          </w:p>
        </w:tc>
        <w:tc>
          <w:tcPr>
            <w:tcW w:w="9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6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300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Итого за период с 01.01.2019 по 31.12.2019 год:                              </w:t>
            </w:r>
          </w:p>
        </w:tc>
        <w:tc>
          <w:tcPr>
            <w:tcW w:w="9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7 527,67</w:t>
            </w:r>
          </w:p>
        </w:tc>
        <w:tc>
          <w:tcPr>
            <w:tcW w:w="6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7 527,67</w:t>
            </w:r>
          </w:p>
        </w:tc>
      </w:tr>
      <w:tr w:rsidR="00A2162C" w:rsidRPr="00A2162C" w:rsidTr="00A2162C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на период с 01.01.2020 по 31.12.2020 год</w:t>
            </w:r>
          </w:p>
        </w:tc>
      </w:tr>
      <w:tr w:rsidR="00A2162C" w:rsidRPr="00A2162C" w:rsidTr="00A2162C">
        <w:trPr>
          <w:trHeight w:val="58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Производственные расходы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01.01.2020 по 31.12.2020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7 248,70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7 248,70</w:t>
            </w:r>
          </w:p>
        </w:tc>
      </w:tr>
      <w:tr w:rsidR="00A2162C" w:rsidRPr="00A2162C" w:rsidTr="00A2162C">
        <w:trPr>
          <w:trHeight w:val="36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Административные расходы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01.01.2020 по 31.12.2020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353,54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353,54</w:t>
            </w:r>
          </w:p>
        </w:tc>
      </w:tr>
      <w:tr w:rsidR="00A2162C" w:rsidRPr="00A2162C" w:rsidTr="00A2162C">
        <w:trPr>
          <w:trHeight w:val="55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01.01.2020 по 31.12.2020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33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01.01.2020 по 31.12.2020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103,76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103,76</w:t>
            </w:r>
          </w:p>
        </w:tc>
      </w:tr>
      <w:tr w:rsidR="00A2162C" w:rsidRPr="00A2162C" w:rsidTr="00A2162C">
        <w:trPr>
          <w:trHeight w:val="60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01.01.2020 по 31.12.2020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58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01.01.2020 по 31.12.2020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300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Итого за период с 01.01.2020 по 31.12.2020 год: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7 706,00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7 706,00</w:t>
            </w:r>
          </w:p>
        </w:tc>
      </w:tr>
      <w:tr w:rsidR="00A2162C" w:rsidRPr="00A2162C" w:rsidTr="00A2162C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на период с 01.01.2021 по 31.12.2021</w:t>
            </w:r>
          </w:p>
        </w:tc>
      </w:tr>
      <w:tr w:rsidR="00A2162C" w:rsidRPr="00A2162C" w:rsidTr="00A2162C">
        <w:trPr>
          <w:trHeight w:val="46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Производственные расходы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01.01.2021 по 31.12.2021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7 463,44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7 463,44</w:t>
            </w:r>
          </w:p>
        </w:tc>
      </w:tr>
      <w:tr w:rsidR="00A2162C" w:rsidRPr="00A2162C" w:rsidTr="00A2162C">
        <w:trPr>
          <w:trHeight w:val="49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Административные расходы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01.01.2021 по 31.12.2021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364,0</w:t>
            </w:r>
            <w:r w:rsidR="00D64692">
              <w:rPr>
                <w:sz w:val="20"/>
              </w:rPr>
              <w:t>1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364,0</w:t>
            </w:r>
            <w:r w:rsidR="00D64692">
              <w:rPr>
                <w:sz w:val="20"/>
              </w:rPr>
              <w:t>1</w:t>
            </w:r>
          </w:p>
        </w:tc>
      </w:tr>
      <w:tr w:rsidR="00A2162C" w:rsidRPr="00A2162C" w:rsidTr="00A2162C">
        <w:trPr>
          <w:trHeight w:val="58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01.01.2021 по 31.12.2021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31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01.01.2021 по 31.12.2021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103,76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103,76</w:t>
            </w:r>
          </w:p>
        </w:tc>
      </w:tr>
      <w:tr w:rsidR="00A2162C" w:rsidRPr="00A2162C" w:rsidTr="00A2162C">
        <w:trPr>
          <w:trHeight w:val="66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01.01.2021 по 31.12.2021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55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01.01.2021 по 31.12.2021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300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Итого за период с 01.01.2021 по 31.12.2021 год: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7 931,2</w:t>
            </w:r>
            <w:r w:rsidR="00D64692">
              <w:rPr>
                <w:sz w:val="20"/>
              </w:rPr>
              <w:t>1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7 931,2</w:t>
            </w:r>
            <w:r w:rsidR="00D64692">
              <w:rPr>
                <w:sz w:val="20"/>
              </w:rPr>
              <w:t>1</w:t>
            </w:r>
          </w:p>
        </w:tc>
      </w:tr>
      <w:tr w:rsidR="00A2162C" w:rsidRPr="00A2162C" w:rsidTr="00A2162C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на период с 01.01.2022 по 31.12.2022 год</w:t>
            </w:r>
          </w:p>
        </w:tc>
      </w:tr>
      <w:tr w:rsidR="00A2162C" w:rsidRPr="00A2162C" w:rsidTr="00A2162C">
        <w:trPr>
          <w:trHeight w:val="37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Производственные расходы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01.01.2022 по 31.12.2022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7 684,54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7 684,54</w:t>
            </w:r>
          </w:p>
        </w:tc>
      </w:tr>
      <w:tr w:rsidR="00A2162C" w:rsidRPr="00A2162C" w:rsidTr="00A2162C">
        <w:trPr>
          <w:trHeight w:val="33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Административные расходы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01.01.2022 по 31.12.2022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374,78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374,78</w:t>
            </w:r>
          </w:p>
        </w:tc>
      </w:tr>
      <w:tr w:rsidR="00A2162C" w:rsidRPr="00A2162C" w:rsidTr="00A2162C">
        <w:trPr>
          <w:trHeight w:val="58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01.01.2022 по 31.12.2022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31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lastRenderedPageBreak/>
              <w:t>Расходы на амортизацию основных средств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01.01.2022 по 31.12.2022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103,76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103,76</w:t>
            </w:r>
          </w:p>
        </w:tc>
      </w:tr>
      <w:tr w:rsidR="00A2162C" w:rsidRPr="00A2162C" w:rsidTr="00A2162C">
        <w:trPr>
          <w:trHeight w:val="66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01.01.2022 по 31.12.2022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55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01.01.2022 по 31.12.2022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300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Итого за период с 01.01.2022 по 31.12.2022 год: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8 163,08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8 163,08</w:t>
            </w:r>
          </w:p>
        </w:tc>
      </w:tr>
      <w:tr w:rsidR="00A2162C" w:rsidRPr="00A2162C" w:rsidTr="00A2162C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на период с 01.01.2023 по 31.12.2023 год</w:t>
            </w:r>
          </w:p>
        </w:tc>
      </w:tr>
      <w:tr w:rsidR="00A2162C" w:rsidRPr="00A2162C" w:rsidTr="00A2162C">
        <w:trPr>
          <w:trHeight w:val="37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Производственные расходы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с 01.01.2023 по 31.12.2023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7 912,19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7 912,19</w:t>
            </w:r>
          </w:p>
        </w:tc>
      </w:tr>
      <w:tr w:rsidR="00A2162C" w:rsidRPr="00A2162C" w:rsidTr="00A2162C">
        <w:trPr>
          <w:trHeight w:val="33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Административные расходы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с 01.01.2023 по 31.12.2023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385,87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385,87</w:t>
            </w:r>
          </w:p>
        </w:tc>
      </w:tr>
      <w:tr w:rsidR="00A2162C" w:rsidRPr="00A2162C" w:rsidTr="00A2162C">
        <w:trPr>
          <w:trHeight w:val="58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с 01.01.2023 по 31.12.2023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31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с 01.01.2023 по 31.12.2023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103,76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103,76</w:t>
            </w:r>
          </w:p>
        </w:tc>
      </w:tr>
      <w:tr w:rsidR="00A2162C" w:rsidRPr="00A2162C" w:rsidTr="00A2162C">
        <w:trPr>
          <w:trHeight w:val="66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с 01.01.2023 по 31.12.2023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55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с 01.01.2023 по 31.12.2023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300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Итого за период с 01.01.2023 по 31.12.2023 год: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8 401,82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8 401,82</w:t>
            </w:r>
          </w:p>
        </w:tc>
      </w:tr>
      <w:tr w:rsidR="00A2162C" w:rsidRPr="00A2162C" w:rsidTr="00A2162C">
        <w:trPr>
          <w:trHeight w:val="300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39 729,7</w:t>
            </w:r>
            <w:r w:rsidR="00724410">
              <w:rPr>
                <w:sz w:val="20"/>
              </w:rPr>
              <w:t>8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39 729,7</w:t>
            </w:r>
            <w:r w:rsidR="00724410">
              <w:rPr>
                <w:sz w:val="20"/>
              </w:rPr>
              <w:t>8</w:t>
            </w:r>
          </w:p>
        </w:tc>
      </w:tr>
      <w:tr w:rsidR="00A2162C" w:rsidRPr="00A2162C" w:rsidTr="00A2162C">
        <w:trPr>
          <w:trHeight w:val="69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b/>
                <w:bCs/>
                <w:sz w:val="20"/>
              </w:rPr>
            </w:pPr>
            <w:r w:rsidRPr="00A2162C">
              <w:rPr>
                <w:b/>
                <w:bCs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A2162C" w:rsidRPr="00A2162C" w:rsidTr="00A2162C">
        <w:trPr>
          <w:trHeight w:val="315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 </w:t>
            </w:r>
            <w:r w:rsidRPr="00A2162C">
              <w:rPr>
                <w:i/>
                <w:iCs/>
                <w:sz w:val="20"/>
              </w:rPr>
              <w:t>4.1. Перечень мероприятий по ремонту объектов централизованных систем холодного водоснабжения</w:t>
            </w:r>
          </w:p>
        </w:tc>
      </w:tr>
      <w:tr w:rsidR="00A2162C" w:rsidRPr="00A2162C" w:rsidTr="00A2162C">
        <w:trPr>
          <w:trHeight w:val="315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70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График реализации мероприятия</w:t>
            </w:r>
          </w:p>
        </w:tc>
        <w:tc>
          <w:tcPr>
            <w:tcW w:w="155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8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Всего сумма, тыс. руб.  </w:t>
            </w:r>
          </w:p>
        </w:tc>
      </w:tr>
      <w:tr w:rsidR="00A2162C" w:rsidRPr="00A2162C" w:rsidTr="00A2162C">
        <w:trPr>
          <w:trHeight w:val="509"/>
        </w:trPr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70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8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Себестоимость</w:t>
            </w:r>
          </w:p>
        </w:tc>
        <w:tc>
          <w:tcPr>
            <w:tcW w:w="7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 Другие  источники    </w:t>
            </w:r>
          </w:p>
        </w:tc>
        <w:tc>
          <w:tcPr>
            <w:tcW w:w="178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</w:tr>
      <w:tr w:rsidR="00A2162C" w:rsidRPr="00A2162C" w:rsidTr="003116EE">
        <w:trPr>
          <w:trHeight w:val="322"/>
        </w:trPr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70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8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7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178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</w:tr>
      <w:tr w:rsidR="00A2162C" w:rsidRPr="00A2162C" w:rsidTr="00A2162C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на период с 01.01.2019 по 31.12.2019 год</w:t>
            </w:r>
          </w:p>
        </w:tc>
      </w:tr>
      <w:tr w:rsidR="00A2162C" w:rsidRPr="00A2162C" w:rsidTr="00A2162C">
        <w:trPr>
          <w:trHeight w:val="133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Расходы на текущий ремонт централизованных систем водоснабжения  либо объектов, входящих в состав таких систем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01.01.2019 по 31.12.2019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391,02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391,02</w:t>
            </w:r>
          </w:p>
        </w:tc>
      </w:tr>
      <w:tr w:rsidR="00A2162C" w:rsidRPr="00A2162C" w:rsidTr="00A2162C">
        <w:trPr>
          <w:trHeight w:val="133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lastRenderedPageBreak/>
              <w:t>Расходы на капитальный ремонт централизованных систем водоснабжения  либо объектов, входящих в состав таких систем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01.01.2019 по 31.12.2019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133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Расходы на оплату труда и отчисления на социальные нужды ремонтного персонала, в том числе налоги и сборы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01.01.2019 по 31.12.2019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300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Итого за период с 01.01.2019 по 31.12.2019 год:                             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391,02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391,02</w:t>
            </w:r>
          </w:p>
        </w:tc>
      </w:tr>
      <w:tr w:rsidR="00A2162C" w:rsidRPr="00A2162C" w:rsidTr="00A2162C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на период с 01.01.2020 по 31.12.2020 год</w:t>
            </w:r>
          </w:p>
        </w:tc>
      </w:tr>
      <w:tr w:rsidR="00A2162C" w:rsidRPr="00A2162C" w:rsidTr="00A2162C">
        <w:trPr>
          <w:trHeight w:val="133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Расходы на текущий ремонт централизованных систем водоснабжения  либо объектов, входящих в состав таких систем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01.01.2020 по 31.12.2020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400,28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400,28</w:t>
            </w:r>
          </w:p>
        </w:tc>
      </w:tr>
      <w:tr w:rsidR="00A2162C" w:rsidRPr="00A2162C" w:rsidTr="00A2162C">
        <w:trPr>
          <w:trHeight w:val="133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Расходы на капитальный ремонт централизованных систем водоснабжения  либо объектов, входящих в состав таких систем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01.01.2020 по 31.12.2020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133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Расходы на оплату труда и отчисления на социальные нужды ремонтного персонала, в том числе налоги и сборы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01.01.2020 по 31.12.2020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300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Итого за период с 01.01.2020 по 31.12.2020:                      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400,28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400,28</w:t>
            </w:r>
          </w:p>
        </w:tc>
      </w:tr>
      <w:tr w:rsidR="00A2162C" w:rsidRPr="00A2162C" w:rsidTr="00A2162C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на период с 01.01.2021 по 31.12.2021 год</w:t>
            </w:r>
          </w:p>
        </w:tc>
      </w:tr>
      <w:tr w:rsidR="00A2162C" w:rsidRPr="00A2162C" w:rsidTr="00A2162C">
        <w:trPr>
          <w:trHeight w:val="133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Расходы на текущий ремонт централизованных систем водоснабжения  либо объектов, входящих в состав таких систем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01.01.2021 по 31.12.2021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412,12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412,12</w:t>
            </w:r>
          </w:p>
        </w:tc>
      </w:tr>
      <w:tr w:rsidR="00A2162C" w:rsidRPr="00A2162C" w:rsidTr="00A2162C">
        <w:trPr>
          <w:trHeight w:val="133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Расходы на капитальный ремонт централизованных систем водоснабжения  либо объектов, входящих в состав </w:t>
            </w:r>
            <w:r w:rsidRPr="00A2162C">
              <w:rPr>
                <w:sz w:val="20"/>
              </w:rPr>
              <w:lastRenderedPageBreak/>
              <w:t>таких систем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lastRenderedPageBreak/>
              <w:t>с 01.01.2021 по 31.12.2021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133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lastRenderedPageBreak/>
              <w:t>Расходы на оплату труда и отчисления на социальные нужды ремонтного персонала, в том числе налоги и сборы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01.01.2021 по 31.12.2021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300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Итого за период с 01.01.2021 по 31.12.2021 год:                             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412,12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412,12</w:t>
            </w:r>
          </w:p>
        </w:tc>
      </w:tr>
      <w:tr w:rsidR="00A2162C" w:rsidRPr="00A2162C" w:rsidTr="00A2162C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на период с 01.01.2022 по 31.12.2022 год</w:t>
            </w:r>
          </w:p>
        </w:tc>
      </w:tr>
      <w:tr w:rsidR="00A2162C" w:rsidRPr="00A2162C" w:rsidTr="00A2162C">
        <w:trPr>
          <w:trHeight w:val="133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Расходы на текущий ремонт централизованных систем водоснабжения  либо объектов, входящих в состав таких систем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01.01.2021 по 31.12.2021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424,32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424,32</w:t>
            </w:r>
          </w:p>
        </w:tc>
      </w:tr>
      <w:tr w:rsidR="00A2162C" w:rsidRPr="00A2162C" w:rsidTr="00A2162C">
        <w:trPr>
          <w:trHeight w:val="133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Расходы на капитальный ремонт централизованных систем водоснабжения  либо объектов, входящих в состав таких систем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01.01.2021 по 31.12.2021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133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Расходы на оплату труда и отчисления на социальные нужды ремонтного персонала, в том числе налоги и сборы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01.01.2021 по 31.12.2021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300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Итого за период с 01.01.2022 по 31.12.2022 год</w:t>
            </w:r>
            <w:proofErr w:type="gramStart"/>
            <w:r w:rsidRPr="00A2162C">
              <w:rPr>
                <w:sz w:val="20"/>
              </w:rPr>
              <w:t xml:space="preserve"> :</w:t>
            </w:r>
            <w:proofErr w:type="gramEnd"/>
            <w:r w:rsidRPr="00A2162C">
              <w:rPr>
                <w:sz w:val="20"/>
              </w:rPr>
              <w:t xml:space="preserve">                             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424,32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424,32</w:t>
            </w:r>
          </w:p>
        </w:tc>
      </w:tr>
      <w:tr w:rsidR="00A2162C" w:rsidRPr="00A2162C" w:rsidTr="00A2162C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на период с 01.01.2023 по 31.12.2023 год</w:t>
            </w:r>
          </w:p>
        </w:tc>
      </w:tr>
      <w:tr w:rsidR="00A2162C" w:rsidRPr="00A2162C" w:rsidTr="00A2162C">
        <w:trPr>
          <w:trHeight w:val="133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Расходы на текущий ремонт централизованных систем водоснабжения  либо объектов, входящих в состав таких систем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01.01.2021 по 31.12.2021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436,88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436,88</w:t>
            </w:r>
          </w:p>
        </w:tc>
      </w:tr>
      <w:tr w:rsidR="00A2162C" w:rsidRPr="00A2162C" w:rsidTr="00A2162C">
        <w:trPr>
          <w:trHeight w:val="133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Расходы на капитальный ремонт централизованных систем водоснабжения  либо объектов, входящих в состав таких систем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01.01.2021 по 31.12.2021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133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lastRenderedPageBreak/>
              <w:t>Расходы на оплату труда и отчисления на социальные нужды ремонтного персонала, в том числе налоги и сборы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 01.01.2021 по 31.12.2021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300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Итого за период с 01.01.2023 по 31.12.2023 год</w:t>
            </w:r>
            <w:proofErr w:type="gramStart"/>
            <w:r w:rsidRPr="00A2162C">
              <w:rPr>
                <w:sz w:val="20"/>
              </w:rPr>
              <w:t xml:space="preserve"> :</w:t>
            </w:r>
            <w:proofErr w:type="gramEnd"/>
            <w:r w:rsidRPr="00A2162C">
              <w:rPr>
                <w:sz w:val="20"/>
              </w:rPr>
              <w:t xml:space="preserve">                             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436,88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436,88</w:t>
            </w:r>
          </w:p>
        </w:tc>
      </w:tr>
      <w:tr w:rsidR="00A2162C" w:rsidRPr="00A2162C" w:rsidTr="00A2162C">
        <w:trPr>
          <w:trHeight w:val="315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Всего на период реализации программы: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2 064,63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2 064,63 </w:t>
            </w:r>
          </w:p>
        </w:tc>
      </w:tr>
      <w:tr w:rsidR="00A2162C" w:rsidRPr="00A2162C" w:rsidTr="00A2162C">
        <w:trPr>
          <w:trHeight w:val="315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i/>
                <w:iCs/>
                <w:sz w:val="20"/>
              </w:rPr>
            </w:pPr>
            <w:r w:rsidRPr="00A2162C">
              <w:rPr>
                <w:i/>
                <w:iCs/>
                <w:sz w:val="20"/>
              </w:rPr>
              <w:t xml:space="preserve">   4.2. Перечень мероприятий, направленных на улучшение качества питьевой воды</w:t>
            </w:r>
            <w:r w:rsidRPr="00A2162C">
              <w:rPr>
                <w:sz w:val="20"/>
              </w:rPr>
              <w:t xml:space="preserve">            </w:t>
            </w:r>
          </w:p>
        </w:tc>
      </w:tr>
      <w:tr w:rsidR="00A2162C" w:rsidRPr="00A2162C" w:rsidTr="00A2162C">
        <w:trPr>
          <w:trHeight w:val="315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70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График реализации мероприятия</w:t>
            </w:r>
          </w:p>
        </w:tc>
        <w:tc>
          <w:tcPr>
            <w:tcW w:w="155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8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Всего сумма, тыс. руб.  </w:t>
            </w:r>
          </w:p>
        </w:tc>
      </w:tr>
      <w:tr w:rsidR="00A2162C" w:rsidRPr="00A2162C" w:rsidTr="00A2162C">
        <w:trPr>
          <w:trHeight w:val="509"/>
        </w:trPr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70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8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Себестоимость</w:t>
            </w:r>
          </w:p>
        </w:tc>
        <w:tc>
          <w:tcPr>
            <w:tcW w:w="7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 Другие  источники    </w:t>
            </w:r>
          </w:p>
        </w:tc>
        <w:tc>
          <w:tcPr>
            <w:tcW w:w="178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</w:tr>
      <w:tr w:rsidR="00A2162C" w:rsidRPr="00A2162C" w:rsidTr="003116EE">
        <w:trPr>
          <w:trHeight w:val="322"/>
        </w:trPr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70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8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7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178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</w:tr>
      <w:tr w:rsidR="00A2162C" w:rsidRPr="00A2162C" w:rsidTr="00A2162C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на период с 01.01.2019 по 31.12.2019 год</w:t>
            </w:r>
          </w:p>
        </w:tc>
      </w:tr>
      <w:tr w:rsidR="00A2162C" w:rsidRPr="00A2162C" w:rsidTr="00A2162C">
        <w:trPr>
          <w:trHeight w:val="30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</w:tr>
      <w:tr w:rsidR="00A2162C" w:rsidRPr="00A2162C" w:rsidTr="00A2162C">
        <w:trPr>
          <w:trHeight w:val="300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Итого за период с 01.01.2019 по 31.12.2019 год:                             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</w:tr>
      <w:tr w:rsidR="00A2162C" w:rsidRPr="00A2162C" w:rsidTr="00A2162C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на период с 01.01.2020 по 31.12.2020 год</w:t>
            </w:r>
          </w:p>
        </w:tc>
      </w:tr>
      <w:tr w:rsidR="00A2162C" w:rsidRPr="00A2162C" w:rsidTr="00A2162C">
        <w:trPr>
          <w:trHeight w:val="30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</w:tr>
      <w:tr w:rsidR="00A2162C" w:rsidRPr="00A2162C" w:rsidTr="00A2162C">
        <w:trPr>
          <w:trHeight w:val="300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Итого за период с 01.01.2020 по 31.12.2020:                      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</w:tr>
      <w:tr w:rsidR="00A2162C" w:rsidRPr="00A2162C" w:rsidTr="00A2162C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на период с 01.01.2021 по 31.12.2021 год</w:t>
            </w:r>
          </w:p>
        </w:tc>
      </w:tr>
      <w:tr w:rsidR="00A2162C" w:rsidRPr="00A2162C" w:rsidTr="00A2162C">
        <w:trPr>
          <w:trHeight w:val="30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</w:tr>
      <w:tr w:rsidR="00A2162C" w:rsidRPr="00A2162C" w:rsidTr="00A2162C">
        <w:trPr>
          <w:trHeight w:val="300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Итого за период с 01.01.2021 по 31.12.2021 год:                             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</w:tr>
      <w:tr w:rsidR="00A2162C" w:rsidRPr="00A2162C" w:rsidTr="00A2162C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на период с 01.01.2022 по 31.12.2022 год</w:t>
            </w:r>
          </w:p>
        </w:tc>
      </w:tr>
      <w:tr w:rsidR="00A2162C" w:rsidRPr="00A2162C" w:rsidTr="00A2162C">
        <w:trPr>
          <w:trHeight w:val="30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</w:tr>
      <w:tr w:rsidR="00A2162C" w:rsidRPr="00A2162C" w:rsidTr="00A2162C">
        <w:trPr>
          <w:trHeight w:val="300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Итого за период с 01.01.2022 по 31.12.2022 год</w:t>
            </w:r>
            <w:proofErr w:type="gramStart"/>
            <w:r w:rsidRPr="00A2162C">
              <w:rPr>
                <w:sz w:val="20"/>
              </w:rPr>
              <w:t xml:space="preserve"> :</w:t>
            </w:r>
            <w:proofErr w:type="gramEnd"/>
            <w:r w:rsidRPr="00A2162C">
              <w:rPr>
                <w:sz w:val="20"/>
              </w:rPr>
              <w:t xml:space="preserve">                             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</w:tr>
      <w:tr w:rsidR="00A2162C" w:rsidRPr="00A2162C" w:rsidTr="00A2162C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на период с 01.01.2023 по 31.12.2023 год</w:t>
            </w:r>
          </w:p>
        </w:tc>
      </w:tr>
      <w:tr w:rsidR="00A2162C" w:rsidRPr="00A2162C" w:rsidTr="00A2162C">
        <w:trPr>
          <w:trHeight w:val="30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</w:tr>
      <w:tr w:rsidR="00A2162C" w:rsidRPr="00A2162C" w:rsidTr="00A2162C">
        <w:trPr>
          <w:trHeight w:val="300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Итого за период с 01.01.2023 по 31.12.2023 год</w:t>
            </w:r>
            <w:proofErr w:type="gramStart"/>
            <w:r w:rsidRPr="00A2162C">
              <w:rPr>
                <w:sz w:val="20"/>
              </w:rPr>
              <w:t xml:space="preserve"> :</w:t>
            </w:r>
            <w:proofErr w:type="gramEnd"/>
            <w:r w:rsidRPr="00A2162C">
              <w:rPr>
                <w:sz w:val="20"/>
              </w:rPr>
              <w:t xml:space="preserve">                             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</w:tr>
      <w:tr w:rsidR="00A2162C" w:rsidRPr="00A2162C" w:rsidTr="00A2162C">
        <w:trPr>
          <w:trHeight w:val="300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</w:tr>
      <w:tr w:rsidR="00A2162C" w:rsidRPr="00A2162C" w:rsidTr="00A2162C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   </w:t>
            </w:r>
            <w:r w:rsidRPr="00A2162C">
              <w:rPr>
                <w:i/>
                <w:iCs/>
                <w:sz w:val="20"/>
              </w:rPr>
              <w:t xml:space="preserve">4.3. Перечень мероприятий по энергосбережению и повышению энергетической эффективности, в том числе по снижению потерь воды при транспортировке     </w:t>
            </w:r>
          </w:p>
        </w:tc>
      </w:tr>
      <w:tr w:rsidR="00A2162C" w:rsidRPr="00A2162C" w:rsidTr="00A2162C">
        <w:trPr>
          <w:trHeight w:val="315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70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График реализации мероприятия</w:t>
            </w:r>
          </w:p>
        </w:tc>
        <w:tc>
          <w:tcPr>
            <w:tcW w:w="155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8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Всего сумма, тыс. руб.  </w:t>
            </w:r>
          </w:p>
        </w:tc>
      </w:tr>
      <w:tr w:rsidR="00A2162C" w:rsidRPr="00A2162C" w:rsidTr="00A2162C">
        <w:trPr>
          <w:trHeight w:val="509"/>
        </w:trPr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70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8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Себестоимость</w:t>
            </w:r>
          </w:p>
        </w:tc>
        <w:tc>
          <w:tcPr>
            <w:tcW w:w="7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 Другие  источники    </w:t>
            </w:r>
          </w:p>
        </w:tc>
        <w:tc>
          <w:tcPr>
            <w:tcW w:w="178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</w:tr>
      <w:tr w:rsidR="00A2162C" w:rsidRPr="00A2162C" w:rsidTr="003116EE">
        <w:trPr>
          <w:trHeight w:val="322"/>
        </w:trPr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70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8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7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178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</w:tr>
      <w:tr w:rsidR="00A2162C" w:rsidRPr="00A2162C" w:rsidTr="00A2162C">
        <w:trPr>
          <w:trHeight w:val="315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на период с 01.01.2019 по 31.12.2019 год</w:t>
            </w:r>
          </w:p>
        </w:tc>
      </w:tr>
      <w:tr w:rsidR="00A2162C" w:rsidRPr="00A2162C" w:rsidTr="00A2162C">
        <w:trPr>
          <w:trHeight w:val="30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</w:t>
            </w:r>
          </w:p>
        </w:tc>
      </w:tr>
      <w:tr w:rsidR="00A2162C" w:rsidRPr="00A2162C" w:rsidTr="00A2162C">
        <w:trPr>
          <w:trHeight w:val="315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Итого за период с 01.01.2019 по 31.12.2019 год:                             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</w:t>
            </w:r>
          </w:p>
        </w:tc>
      </w:tr>
      <w:tr w:rsidR="00A2162C" w:rsidRPr="00A2162C" w:rsidTr="00A2162C">
        <w:trPr>
          <w:trHeight w:val="315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на период с 01.01.2020 по 31.12.2020 год</w:t>
            </w:r>
          </w:p>
        </w:tc>
      </w:tr>
      <w:tr w:rsidR="00A2162C" w:rsidRPr="00A2162C" w:rsidTr="00A2162C">
        <w:trPr>
          <w:trHeight w:val="30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lastRenderedPageBreak/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</w:t>
            </w:r>
          </w:p>
        </w:tc>
      </w:tr>
      <w:tr w:rsidR="00A2162C" w:rsidRPr="00A2162C" w:rsidTr="00A2162C">
        <w:trPr>
          <w:trHeight w:val="315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Итого за период с 01.01.2020 по 31.12.2020:                      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</w:t>
            </w:r>
          </w:p>
        </w:tc>
      </w:tr>
      <w:tr w:rsidR="00A2162C" w:rsidRPr="00A2162C" w:rsidTr="00A2162C">
        <w:trPr>
          <w:trHeight w:val="315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на период с 01.01.2021 по 31.12.2021 год</w:t>
            </w:r>
          </w:p>
        </w:tc>
      </w:tr>
      <w:tr w:rsidR="00A2162C" w:rsidRPr="00A2162C" w:rsidTr="00A2162C">
        <w:trPr>
          <w:trHeight w:val="30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</w:t>
            </w:r>
          </w:p>
        </w:tc>
      </w:tr>
      <w:tr w:rsidR="00A2162C" w:rsidRPr="00A2162C" w:rsidTr="00A2162C">
        <w:trPr>
          <w:trHeight w:val="315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Итого за период с 01.01.2021 по 31.12.2021 год:                             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</w:t>
            </w:r>
          </w:p>
        </w:tc>
      </w:tr>
      <w:tr w:rsidR="00A2162C" w:rsidRPr="00A2162C" w:rsidTr="00A2162C">
        <w:trPr>
          <w:trHeight w:val="315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на период с 01.01.2022 по 31.12.2022 год</w:t>
            </w:r>
          </w:p>
        </w:tc>
      </w:tr>
      <w:tr w:rsidR="00A2162C" w:rsidRPr="00A2162C" w:rsidTr="00A2162C">
        <w:trPr>
          <w:trHeight w:val="30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</w:t>
            </w:r>
          </w:p>
        </w:tc>
      </w:tr>
      <w:tr w:rsidR="00A2162C" w:rsidRPr="00A2162C" w:rsidTr="00A2162C">
        <w:trPr>
          <w:trHeight w:val="315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Итого за период с 01.01.2022 по 31.12.2022 год</w:t>
            </w:r>
            <w:proofErr w:type="gramStart"/>
            <w:r w:rsidRPr="00A2162C">
              <w:rPr>
                <w:sz w:val="20"/>
              </w:rPr>
              <w:t xml:space="preserve"> :</w:t>
            </w:r>
            <w:proofErr w:type="gramEnd"/>
            <w:r w:rsidRPr="00A2162C">
              <w:rPr>
                <w:sz w:val="20"/>
              </w:rPr>
              <w:t xml:space="preserve">                             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</w:t>
            </w:r>
          </w:p>
        </w:tc>
      </w:tr>
      <w:tr w:rsidR="00A2162C" w:rsidRPr="00A2162C" w:rsidTr="00A2162C">
        <w:trPr>
          <w:trHeight w:val="315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на период с 01.01.2023 по 31.12.2023 год</w:t>
            </w:r>
          </w:p>
        </w:tc>
      </w:tr>
      <w:tr w:rsidR="00A2162C" w:rsidRPr="00A2162C" w:rsidTr="00A2162C">
        <w:trPr>
          <w:trHeight w:val="30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</w:t>
            </w:r>
          </w:p>
        </w:tc>
      </w:tr>
      <w:tr w:rsidR="00A2162C" w:rsidRPr="00A2162C" w:rsidTr="00A2162C">
        <w:trPr>
          <w:trHeight w:val="315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Итого за период с 01.01.2023 по 31.12.2023 год</w:t>
            </w:r>
            <w:proofErr w:type="gramStart"/>
            <w:r w:rsidRPr="00A2162C">
              <w:rPr>
                <w:sz w:val="20"/>
              </w:rPr>
              <w:t xml:space="preserve"> :</w:t>
            </w:r>
            <w:proofErr w:type="gramEnd"/>
            <w:r w:rsidRPr="00A2162C">
              <w:rPr>
                <w:sz w:val="20"/>
              </w:rPr>
              <w:t xml:space="preserve">                             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</w:t>
            </w:r>
          </w:p>
        </w:tc>
      </w:tr>
      <w:tr w:rsidR="00A2162C" w:rsidRPr="00A2162C" w:rsidTr="00A2162C">
        <w:trPr>
          <w:trHeight w:val="315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</w:t>
            </w:r>
          </w:p>
        </w:tc>
      </w:tr>
      <w:tr w:rsidR="00A2162C" w:rsidRPr="00A2162C" w:rsidTr="00A2162C">
        <w:trPr>
          <w:trHeight w:val="315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i/>
                <w:iCs/>
                <w:sz w:val="20"/>
              </w:rPr>
            </w:pPr>
            <w:r w:rsidRPr="00A2162C">
              <w:rPr>
                <w:i/>
                <w:iCs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A2162C" w:rsidRPr="00A2162C" w:rsidTr="00A2162C">
        <w:trPr>
          <w:trHeight w:val="315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70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График реализации мероприятия</w:t>
            </w:r>
          </w:p>
        </w:tc>
        <w:tc>
          <w:tcPr>
            <w:tcW w:w="155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8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Всего сумма, тыс. руб.  </w:t>
            </w:r>
          </w:p>
        </w:tc>
      </w:tr>
      <w:tr w:rsidR="00A2162C" w:rsidRPr="00A2162C" w:rsidTr="00A2162C">
        <w:trPr>
          <w:trHeight w:val="509"/>
        </w:trPr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70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8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Себестоимость</w:t>
            </w:r>
          </w:p>
        </w:tc>
        <w:tc>
          <w:tcPr>
            <w:tcW w:w="7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 Другие  источники    </w:t>
            </w:r>
          </w:p>
        </w:tc>
        <w:tc>
          <w:tcPr>
            <w:tcW w:w="178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</w:tr>
      <w:tr w:rsidR="00A2162C" w:rsidRPr="00A2162C" w:rsidTr="003116EE">
        <w:trPr>
          <w:trHeight w:val="322"/>
        </w:trPr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70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8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7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178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</w:tr>
      <w:tr w:rsidR="00A2162C" w:rsidRPr="00A2162C" w:rsidTr="00A2162C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на период с 01.01.2019 по 31.12.2019 год</w:t>
            </w:r>
          </w:p>
        </w:tc>
      </w:tr>
      <w:tr w:rsidR="00A2162C" w:rsidRPr="00A2162C" w:rsidTr="00A2162C">
        <w:trPr>
          <w:trHeight w:val="30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</w:t>
            </w:r>
          </w:p>
        </w:tc>
      </w:tr>
      <w:tr w:rsidR="00A2162C" w:rsidRPr="00A2162C" w:rsidTr="00A2162C">
        <w:trPr>
          <w:trHeight w:val="300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Итого за период с 01.01.2019 по 31.12.2019 год:                             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</w:t>
            </w:r>
          </w:p>
        </w:tc>
      </w:tr>
      <w:tr w:rsidR="00A2162C" w:rsidRPr="00A2162C" w:rsidTr="00A2162C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на период с 01.01.2020 по 31.12.2020 год</w:t>
            </w:r>
          </w:p>
        </w:tc>
      </w:tr>
      <w:tr w:rsidR="00A2162C" w:rsidRPr="00A2162C" w:rsidTr="00A2162C">
        <w:trPr>
          <w:trHeight w:val="30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</w:t>
            </w:r>
          </w:p>
        </w:tc>
      </w:tr>
      <w:tr w:rsidR="00A2162C" w:rsidRPr="00A2162C" w:rsidTr="00A2162C">
        <w:trPr>
          <w:trHeight w:val="300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Итого за период с 01.01.2020 по 31.12.2020:                      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</w:t>
            </w:r>
          </w:p>
        </w:tc>
      </w:tr>
      <w:tr w:rsidR="00A2162C" w:rsidRPr="00A2162C" w:rsidTr="00A2162C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на период с 01.01.2021 по 31.12.2021 год</w:t>
            </w:r>
          </w:p>
        </w:tc>
      </w:tr>
      <w:tr w:rsidR="00A2162C" w:rsidRPr="00A2162C" w:rsidTr="00A2162C">
        <w:trPr>
          <w:trHeight w:val="30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</w:t>
            </w:r>
          </w:p>
        </w:tc>
      </w:tr>
      <w:tr w:rsidR="00A2162C" w:rsidRPr="00A2162C" w:rsidTr="00A2162C">
        <w:trPr>
          <w:trHeight w:val="300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Итого за период с 01.01.2021 по 31.12.2021 год:                             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</w:t>
            </w:r>
          </w:p>
        </w:tc>
      </w:tr>
      <w:tr w:rsidR="00A2162C" w:rsidRPr="00A2162C" w:rsidTr="00A2162C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на период с 01.01.2022 по 31.12.2022 год</w:t>
            </w:r>
          </w:p>
        </w:tc>
      </w:tr>
      <w:tr w:rsidR="00A2162C" w:rsidRPr="00A2162C" w:rsidTr="00A2162C">
        <w:trPr>
          <w:trHeight w:val="30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</w:t>
            </w:r>
          </w:p>
        </w:tc>
      </w:tr>
      <w:tr w:rsidR="00A2162C" w:rsidRPr="00A2162C" w:rsidTr="00A2162C">
        <w:trPr>
          <w:trHeight w:val="300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Итого за период с 01.01.2022 по 31.12.2022 год</w:t>
            </w:r>
            <w:proofErr w:type="gramStart"/>
            <w:r w:rsidRPr="00A2162C">
              <w:rPr>
                <w:sz w:val="20"/>
              </w:rPr>
              <w:t xml:space="preserve"> :</w:t>
            </w:r>
            <w:proofErr w:type="gramEnd"/>
            <w:r w:rsidRPr="00A2162C">
              <w:rPr>
                <w:sz w:val="20"/>
              </w:rPr>
              <w:t xml:space="preserve">                             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</w:t>
            </w:r>
          </w:p>
        </w:tc>
      </w:tr>
      <w:tr w:rsidR="00A2162C" w:rsidRPr="00A2162C" w:rsidTr="00A2162C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на период с 01.01.2023 по 31.12.2023 год</w:t>
            </w:r>
          </w:p>
        </w:tc>
      </w:tr>
      <w:tr w:rsidR="00A2162C" w:rsidRPr="00A2162C" w:rsidTr="00A2162C">
        <w:trPr>
          <w:trHeight w:val="30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Мероприятие отсутствует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</w:t>
            </w:r>
          </w:p>
        </w:tc>
      </w:tr>
      <w:tr w:rsidR="00A2162C" w:rsidRPr="00A2162C" w:rsidTr="00A2162C">
        <w:trPr>
          <w:trHeight w:val="300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Итого за период с 01.01.2023 по 31.12.2023 год</w:t>
            </w:r>
            <w:proofErr w:type="gramStart"/>
            <w:r w:rsidRPr="00A2162C">
              <w:rPr>
                <w:sz w:val="20"/>
              </w:rPr>
              <w:t xml:space="preserve"> :</w:t>
            </w:r>
            <w:proofErr w:type="gramEnd"/>
            <w:r w:rsidRPr="00A2162C">
              <w:rPr>
                <w:sz w:val="20"/>
              </w:rPr>
              <w:t xml:space="preserve">                              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</w:t>
            </w:r>
          </w:p>
        </w:tc>
      </w:tr>
      <w:tr w:rsidR="00A2162C" w:rsidRPr="00A2162C" w:rsidTr="00A2162C">
        <w:trPr>
          <w:trHeight w:val="300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 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 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 </w:t>
            </w:r>
          </w:p>
        </w:tc>
      </w:tr>
      <w:tr w:rsidR="00A2162C" w:rsidRPr="00A2162C" w:rsidTr="00A2162C">
        <w:trPr>
          <w:trHeight w:val="509"/>
        </w:trPr>
        <w:tc>
          <w:tcPr>
            <w:tcW w:w="5000" w:type="pct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       </w:t>
            </w:r>
            <w:r w:rsidRPr="00A2162C">
              <w:rPr>
                <w:b/>
                <w:bCs/>
                <w:sz w:val="20"/>
              </w:rPr>
              <w:t>5. Показатели надежности, качества, энергетической эффективности объектов централизованных систем холодного водоснабжения</w:t>
            </w:r>
          </w:p>
        </w:tc>
      </w:tr>
      <w:tr w:rsidR="00A2162C" w:rsidRPr="00A2162C" w:rsidTr="003116EE">
        <w:trPr>
          <w:trHeight w:val="322"/>
        </w:trPr>
        <w:tc>
          <w:tcPr>
            <w:tcW w:w="5000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</w:tr>
      <w:tr w:rsidR="00A2162C" w:rsidRPr="00A2162C" w:rsidTr="00A2162C">
        <w:trPr>
          <w:trHeight w:val="509"/>
        </w:trPr>
        <w:tc>
          <w:tcPr>
            <w:tcW w:w="12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lastRenderedPageBreak/>
              <w:t>Наименование показателя</w:t>
            </w:r>
          </w:p>
        </w:tc>
        <w:tc>
          <w:tcPr>
            <w:tcW w:w="7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proofErr w:type="spellStart"/>
            <w:r w:rsidRPr="00A2162C">
              <w:rPr>
                <w:sz w:val="20"/>
              </w:rPr>
              <w:t>Ед.изм</w:t>
            </w:r>
            <w:proofErr w:type="spellEnd"/>
            <w:r w:rsidRPr="00A2162C">
              <w:rPr>
                <w:sz w:val="20"/>
              </w:rPr>
              <w:t>.</w:t>
            </w:r>
          </w:p>
        </w:tc>
        <w:tc>
          <w:tcPr>
            <w:tcW w:w="67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18"/>
                <w:szCs w:val="18"/>
              </w:rPr>
            </w:pPr>
            <w:r w:rsidRPr="00A2162C">
              <w:rPr>
                <w:sz w:val="18"/>
                <w:szCs w:val="18"/>
              </w:rPr>
              <w:t>на период с 01.01.2019 по 31.12.2019</w:t>
            </w:r>
          </w:p>
        </w:tc>
        <w:tc>
          <w:tcPr>
            <w:tcW w:w="54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18"/>
                <w:szCs w:val="18"/>
              </w:rPr>
            </w:pPr>
            <w:r w:rsidRPr="00A2162C">
              <w:rPr>
                <w:sz w:val="18"/>
                <w:szCs w:val="18"/>
              </w:rPr>
              <w:t>на период с 01.01.2020 по 31.12.2020</w:t>
            </w:r>
          </w:p>
        </w:tc>
        <w:tc>
          <w:tcPr>
            <w:tcW w:w="59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18"/>
                <w:szCs w:val="18"/>
              </w:rPr>
            </w:pPr>
            <w:r w:rsidRPr="00A2162C">
              <w:rPr>
                <w:sz w:val="18"/>
                <w:szCs w:val="18"/>
              </w:rPr>
              <w:t>на период с 01.01.2021 по 31.12.2021</w:t>
            </w:r>
          </w:p>
        </w:tc>
        <w:tc>
          <w:tcPr>
            <w:tcW w:w="5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18"/>
                <w:szCs w:val="18"/>
              </w:rPr>
            </w:pPr>
            <w:r w:rsidRPr="00A2162C">
              <w:rPr>
                <w:sz w:val="18"/>
                <w:szCs w:val="18"/>
              </w:rPr>
              <w:t>на период с 01.01.2022 по 31.12.2022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jc w:val="center"/>
              <w:rPr>
                <w:sz w:val="18"/>
                <w:szCs w:val="18"/>
              </w:rPr>
            </w:pPr>
            <w:r w:rsidRPr="00A2162C">
              <w:rPr>
                <w:sz w:val="18"/>
                <w:szCs w:val="18"/>
              </w:rPr>
              <w:t>на период с 01.01.2023 по 31.12.2023</w:t>
            </w:r>
          </w:p>
        </w:tc>
      </w:tr>
      <w:tr w:rsidR="00A2162C" w:rsidRPr="00A2162C" w:rsidTr="00A2162C">
        <w:trPr>
          <w:trHeight w:val="322"/>
        </w:trPr>
        <w:tc>
          <w:tcPr>
            <w:tcW w:w="12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79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67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5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59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59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</w:tr>
      <w:tr w:rsidR="00A2162C" w:rsidRPr="00A2162C" w:rsidTr="00A2162C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Показатели качества воды</w:t>
            </w:r>
          </w:p>
        </w:tc>
      </w:tr>
      <w:tr w:rsidR="00A2162C" w:rsidRPr="00A2162C" w:rsidTr="00A2162C">
        <w:trPr>
          <w:trHeight w:val="1395"/>
        </w:trPr>
        <w:tc>
          <w:tcPr>
            <w:tcW w:w="1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 </w:t>
            </w:r>
          </w:p>
        </w:tc>
        <w:tc>
          <w:tcPr>
            <w:tcW w:w="7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%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5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1035"/>
        </w:trPr>
        <w:tc>
          <w:tcPr>
            <w:tcW w:w="1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7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%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5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315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A2162C" w:rsidRPr="00A2162C" w:rsidTr="00A2162C">
        <w:trPr>
          <w:trHeight w:val="915"/>
        </w:trPr>
        <w:tc>
          <w:tcPr>
            <w:tcW w:w="1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</w:t>
            </w:r>
          </w:p>
        </w:tc>
        <w:tc>
          <w:tcPr>
            <w:tcW w:w="7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ед./км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5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315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Показатели энергетической эффективности</w:t>
            </w:r>
          </w:p>
        </w:tc>
      </w:tr>
      <w:tr w:rsidR="00A2162C" w:rsidRPr="00A2162C" w:rsidTr="00A2162C">
        <w:trPr>
          <w:trHeight w:val="765"/>
        </w:trPr>
        <w:tc>
          <w:tcPr>
            <w:tcW w:w="1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lastRenderedPageBreak/>
              <w:t xml:space="preserve">Доля потерь воды в централизованных системах водоснабжения при транспортировке в общем объеме воды, поданной в водопроводную сеть </w:t>
            </w:r>
          </w:p>
        </w:tc>
        <w:tc>
          <w:tcPr>
            <w:tcW w:w="7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    кВт*ч/куб. м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5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765"/>
        </w:trPr>
        <w:tc>
          <w:tcPr>
            <w:tcW w:w="1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Удельный расход электрической энергии, потребляемой в технологическом процессе подготовки питьевой воды, на единицу объема воды, отпускаемой в сеть </w:t>
            </w:r>
          </w:p>
        </w:tc>
        <w:tc>
          <w:tcPr>
            <w:tcW w:w="7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    кВт*ч/куб. м</w:t>
            </w:r>
          </w:p>
        </w:tc>
        <w:tc>
          <w:tcPr>
            <w:tcW w:w="67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0,08</w:t>
            </w:r>
          </w:p>
        </w:tc>
        <w:tc>
          <w:tcPr>
            <w:tcW w:w="54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0,08</w:t>
            </w:r>
          </w:p>
        </w:tc>
        <w:tc>
          <w:tcPr>
            <w:tcW w:w="59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0,08</w:t>
            </w:r>
          </w:p>
        </w:tc>
        <w:tc>
          <w:tcPr>
            <w:tcW w:w="5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0,08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0,08</w:t>
            </w:r>
          </w:p>
        </w:tc>
      </w:tr>
      <w:tr w:rsidR="00A2162C" w:rsidRPr="00A2162C" w:rsidTr="00A2162C">
        <w:trPr>
          <w:trHeight w:val="765"/>
        </w:trPr>
        <w:tc>
          <w:tcPr>
            <w:tcW w:w="1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 </w:t>
            </w:r>
          </w:p>
        </w:tc>
        <w:tc>
          <w:tcPr>
            <w:tcW w:w="7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    кВт*ч/куб. м</w:t>
            </w:r>
          </w:p>
        </w:tc>
        <w:tc>
          <w:tcPr>
            <w:tcW w:w="67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5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59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59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</w:tr>
      <w:tr w:rsidR="00A2162C" w:rsidRPr="00A2162C" w:rsidTr="00A2162C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b/>
                <w:bCs/>
                <w:sz w:val="20"/>
              </w:rPr>
            </w:pPr>
            <w:r w:rsidRPr="00A2162C">
              <w:rPr>
                <w:b/>
                <w:bCs/>
                <w:sz w:val="20"/>
              </w:rPr>
              <w:t>6. Расчет эффективности производственной программы</w:t>
            </w:r>
          </w:p>
        </w:tc>
      </w:tr>
      <w:tr w:rsidR="00A2162C" w:rsidRPr="00A2162C" w:rsidTr="00A2162C">
        <w:trPr>
          <w:trHeight w:val="300"/>
        </w:trPr>
        <w:tc>
          <w:tcPr>
            <w:tcW w:w="19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  За период с 01.01.2019 по 31.12.2019 год    </w:t>
            </w:r>
          </w:p>
        </w:tc>
        <w:tc>
          <w:tcPr>
            <w:tcW w:w="3003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</w:tr>
      <w:tr w:rsidR="00A2162C" w:rsidRPr="00A2162C" w:rsidTr="00A2162C">
        <w:trPr>
          <w:trHeight w:val="300"/>
        </w:trPr>
        <w:tc>
          <w:tcPr>
            <w:tcW w:w="19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  За период с 01.01.2020 по 31.12. 2020 год</w:t>
            </w:r>
          </w:p>
        </w:tc>
        <w:tc>
          <w:tcPr>
            <w:tcW w:w="3003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</w:tr>
      <w:tr w:rsidR="00A2162C" w:rsidRPr="00A2162C" w:rsidTr="00A2162C">
        <w:trPr>
          <w:trHeight w:val="300"/>
        </w:trPr>
        <w:tc>
          <w:tcPr>
            <w:tcW w:w="19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  За период с 01.01.2021 по 31.12.2021 год</w:t>
            </w:r>
          </w:p>
        </w:tc>
        <w:tc>
          <w:tcPr>
            <w:tcW w:w="3003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</w:tr>
      <w:tr w:rsidR="00A2162C" w:rsidRPr="00A2162C" w:rsidTr="00A2162C">
        <w:trPr>
          <w:trHeight w:val="300"/>
        </w:trPr>
        <w:tc>
          <w:tcPr>
            <w:tcW w:w="19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  За период с 01.01.2022 по 31.12.2022 год    </w:t>
            </w:r>
          </w:p>
        </w:tc>
        <w:tc>
          <w:tcPr>
            <w:tcW w:w="3003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</w:tr>
      <w:tr w:rsidR="00A2162C" w:rsidRPr="00A2162C" w:rsidTr="00A2162C">
        <w:trPr>
          <w:trHeight w:val="300"/>
        </w:trPr>
        <w:tc>
          <w:tcPr>
            <w:tcW w:w="19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  За период с 01.01.2023 по 31.12.2023 год</w:t>
            </w:r>
          </w:p>
        </w:tc>
        <w:tc>
          <w:tcPr>
            <w:tcW w:w="3003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- </w:t>
            </w:r>
          </w:p>
        </w:tc>
      </w:tr>
      <w:tr w:rsidR="00A2162C" w:rsidRPr="00A2162C" w:rsidTr="00A2162C">
        <w:trPr>
          <w:trHeight w:val="600"/>
        </w:trPr>
        <w:tc>
          <w:tcPr>
            <w:tcW w:w="19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3003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-</w:t>
            </w:r>
          </w:p>
        </w:tc>
      </w:tr>
      <w:tr w:rsidR="00A2162C" w:rsidRPr="00A2162C" w:rsidTr="00A2162C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b/>
                <w:bCs/>
                <w:sz w:val="20"/>
              </w:rPr>
            </w:pPr>
            <w:r w:rsidRPr="00A2162C">
              <w:rPr>
                <w:b/>
                <w:bCs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A2162C" w:rsidRPr="00A2162C" w:rsidTr="00A2162C">
        <w:trPr>
          <w:trHeight w:val="509"/>
        </w:trPr>
        <w:tc>
          <w:tcPr>
            <w:tcW w:w="3218" w:type="pct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 </w:t>
            </w:r>
          </w:p>
        </w:tc>
        <w:tc>
          <w:tcPr>
            <w:tcW w:w="178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Всего сумма, </w:t>
            </w:r>
          </w:p>
        </w:tc>
      </w:tr>
      <w:tr w:rsidR="00A2162C" w:rsidRPr="00A2162C" w:rsidTr="003116EE">
        <w:trPr>
          <w:trHeight w:val="322"/>
        </w:trPr>
        <w:tc>
          <w:tcPr>
            <w:tcW w:w="3218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  <w:tc>
          <w:tcPr>
            <w:tcW w:w="178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</w:p>
        </w:tc>
      </w:tr>
      <w:tr w:rsidR="00A2162C" w:rsidRPr="00A2162C" w:rsidTr="00A2162C">
        <w:trPr>
          <w:trHeight w:val="300"/>
        </w:trPr>
        <w:tc>
          <w:tcPr>
            <w:tcW w:w="321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На период с 01.01.2019 по 31.12.2019 год   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7 837,18</w:t>
            </w:r>
          </w:p>
        </w:tc>
      </w:tr>
      <w:tr w:rsidR="00A2162C" w:rsidRPr="00A2162C" w:rsidTr="00A2162C">
        <w:trPr>
          <w:trHeight w:val="300"/>
        </w:trPr>
        <w:tc>
          <w:tcPr>
            <w:tcW w:w="321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На период с 01.01.2020 по 31.12. 2020 год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8 063,55</w:t>
            </w:r>
          </w:p>
        </w:tc>
      </w:tr>
      <w:tr w:rsidR="00A2162C" w:rsidRPr="00A2162C" w:rsidTr="00A2162C">
        <w:trPr>
          <w:trHeight w:val="300"/>
        </w:trPr>
        <w:tc>
          <w:tcPr>
            <w:tcW w:w="321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proofErr w:type="spellStart"/>
            <w:r w:rsidRPr="00A2162C">
              <w:rPr>
                <w:sz w:val="20"/>
              </w:rPr>
              <w:t>Напериод</w:t>
            </w:r>
            <w:proofErr w:type="spellEnd"/>
            <w:r w:rsidRPr="00A2162C">
              <w:rPr>
                <w:sz w:val="20"/>
              </w:rPr>
              <w:t xml:space="preserve"> с 01.01.2021 по 31.12.2021год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8 343,33</w:t>
            </w:r>
          </w:p>
        </w:tc>
      </w:tr>
      <w:tr w:rsidR="00A2162C" w:rsidRPr="00A2162C" w:rsidTr="00A2162C">
        <w:trPr>
          <w:trHeight w:val="300"/>
        </w:trPr>
        <w:tc>
          <w:tcPr>
            <w:tcW w:w="321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На период с 01.01.2022 по 31.12.2022 год   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8 587,40</w:t>
            </w:r>
          </w:p>
        </w:tc>
      </w:tr>
      <w:tr w:rsidR="00A2162C" w:rsidRPr="00A2162C" w:rsidTr="00A2162C">
        <w:trPr>
          <w:trHeight w:val="300"/>
        </w:trPr>
        <w:tc>
          <w:tcPr>
            <w:tcW w:w="321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На период с 01.01.2023 по 31.12.2023 год    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8 796,70</w:t>
            </w:r>
          </w:p>
        </w:tc>
      </w:tr>
      <w:tr w:rsidR="00A2162C" w:rsidRPr="00A2162C" w:rsidTr="00A2162C">
        <w:trPr>
          <w:trHeight w:val="300"/>
        </w:trPr>
        <w:tc>
          <w:tcPr>
            <w:tcW w:w="321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Итого на период реализации программы: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41 628,15</w:t>
            </w:r>
          </w:p>
        </w:tc>
      </w:tr>
      <w:tr w:rsidR="00A2162C" w:rsidRPr="00A2162C" w:rsidTr="00A2162C">
        <w:trPr>
          <w:trHeight w:val="315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 </w:t>
            </w:r>
            <w:r w:rsidRPr="00A2162C">
              <w:rPr>
                <w:b/>
                <w:bCs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A2162C">
              <w:rPr>
                <w:sz w:val="20"/>
              </w:rPr>
              <w:t xml:space="preserve">                         </w:t>
            </w:r>
          </w:p>
        </w:tc>
      </w:tr>
      <w:tr w:rsidR="00A2162C" w:rsidRPr="00A2162C" w:rsidTr="00A2162C">
        <w:trPr>
          <w:trHeight w:val="315"/>
        </w:trPr>
        <w:tc>
          <w:tcPr>
            <w:tcW w:w="288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 </w:t>
            </w:r>
          </w:p>
        </w:tc>
        <w:tc>
          <w:tcPr>
            <w:tcW w:w="211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2017 год</w:t>
            </w:r>
          </w:p>
        </w:tc>
      </w:tr>
      <w:tr w:rsidR="00A2162C" w:rsidRPr="00A2162C" w:rsidTr="00A2162C">
        <w:trPr>
          <w:trHeight w:val="300"/>
        </w:trPr>
        <w:tc>
          <w:tcPr>
            <w:tcW w:w="288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Объем транспортируемых сточных вод, </w:t>
            </w:r>
            <w:proofErr w:type="spellStart"/>
            <w:r w:rsidRPr="00A2162C">
              <w:rPr>
                <w:sz w:val="20"/>
              </w:rPr>
              <w:t>тыс</w:t>
            </w:r>
            <w:proofErr w:type="gramStart"/>
            <w:r w:rsidRPr="00A2162C">
              <w:rPr>
                <w:sz w:val="20"/>
              </w:rPr>
              <w:t>.к</w:t>
            </w:r>
            <w:proofErr w:type="gramEnd"/>
            <w:r w:rsidRPr="00A2162C">
              <w:rPr>
                <w:sz w:val="20"/>
              </w:rPr>
              <w:t>уб.м</w:t>
            </w:r>
            <w:proofErr w:type="spellEnd"/>
          </w:p>
        </w:tc>
        <w:tc>
          <w:tcPr>
            <w:tcW w:w="211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796,83</w:t>
            </w:r>
          </w:p>
        </w:tc>
      </w:tr>
      <w:tr w:rsidR="00A2162C" w:rsidRPr="00A2162C" w:rsidTr="00A2162C">
        <w:trPr>
          <w:trHeight w:val="300"/>
        </w:trPr>
        <w:tc>
          <w:tcPr>
            <w:tcW w:w="288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A2162C">
              <w:rPr>
                <w:sz w:val="20"/>
              </w:rPr>
              <w:t>тыс.руб</w:t>
            </w:r>
            <w:proofErr w:type="spellEnd"/>
            <w:r w:rsidRPr="00A2162C">
              <w:rPr>
                <w:sz w:val="20"/>
              </w:rPr>
              <w:t>.</w:t>
            </w:r>
          </w:p>
        </w:tc>
        <w:tc>
          <w:tcPr>
            <w:tcW w:w="211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20882,01</w:t>
            </w:r>
          </w:p>
        </w:tc>
      </w:tr>
      <w:tr w:rsidR="00A2162C" w:rsidRPr="00A2162C" w:rsidTr="00A2162C">
        <w:trPr>
          <w:trHeight w:val="273"/>
        </w:trPr>
        <w:tc>
          <w:tcPr>
            <w:tcW w:w="288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</w:r>
            <w:proofErr w:type="spellStart"/>
            <w:r w:rsidRPr="00A2162C">
              <w:rPr>
                <w:sz w:val="20"/>
              </w:rPr>
              <w:t>тыс.руб</w:t>
            </w:r>
            <w:proofErr w:type="spellEnd"/>
            <w:r w:rsidRPr="00A2162C">
              <w:rPr>
                <w:sz w:val="20"/>
              </w:rPr>
              <w:t>.</w:t>
            </w:r>
          </w:p>
        </w:tc>
        <w:tc>
          <w:tcPr>
            <w:tcW w:w="211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365,13</w:t>
            </w:r>
          </w:p>
        </w:tc>
      </w:tr>
      <w:tr w:rsidR="00A2162C" w:rsidRPr="00A2162C" w:rsidTr="00A2162C">
        <w:trPr>
          <w:trHeight w:val="300"/>
        </w:trPr>
        <w:tc>
          <w:tcPr>
            <w:tcW w:w="288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 xml:space="preserve">Общий объем финансовых потребностей за 2017 год, </w:t>
            </w:r>
            <w:proofErr w:type="spellStart"/>
            <w:r w:rsidRPr="00A2162C">
              <w:rPr>
                <w:sz w:val="20"/>
              </w:rPr>
              <w:t>тыс.руб</w:t>
            </w:r>
            <w:proofErr w:type="spellEnd"/>
            <w:r w:rsidRPr="00A2162C">
              <w:rPr>
                <w:sz w:val="20"/>
              </w:rPr>
              <w:t>.</w:t>
            </w:r>
          </w:p>
        </w:tc>
        <w:tc>
          <w:tcPr>
            <w:tcW w:w="211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2C" w:rsidRPr="00A2162C" w:rsidRDefault="00A2162C" w:rsidP="00A2162C">
            <w:pPr>
              <w:tabs>
                <w:tab w:val="left" w:pos="1897"/>
              </w:tabs>
              <w:rPr>
                <w:sz w:val="20"/>
              </w:rPr>
            </w:pPr>
            <w:r w:rsidRPr="00A2162C">
              <w:rPr>
                <w:sz w:val="20"/>
              </w:rPr>
              <w:t>21247,14</w:t>
            </w:r>
          </w:p>
        </w:tc>
      </w:tr>
    </w:tbl>
    <w:p w:rsidR="00480F88" w:rsidRDefault="00480F88" w:rsidP="006627AF">
      <w:pPr>
        <w:tabs>
          <w:tab w:val="left" w:pos="1897"/>
        </w:tabs>
        <w:spacing w:line="276" w:lineRule="auto"/>
        <w:rPr>
          <w:sz w:val="18"/>
          <w:szCs w:val="28"/>
        </w:rPr>
      </w:pPr>
    </w:p>
    <w:sectPr w:rsidR="00480F88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5CE" w:rsidRDefault="00AA75CE">
      <w:r>
        <w:separator/>
      </w:r>
    </w:p>
  </w:endnote>
  <w:endnote w:type="continuationSeparator" w:id="0">
    <w:p w:rsidR="00AA75CE" w:rsidRDefault="00AA7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5CE" w:rsidRDefault="00AA75CE">
      <w:r>
        <w:separator/>
      </w:r>
    </w:p>
  </w:footnote>
  <w:footnote w:type="continuationSeparator" w:id="0">
    <w:p w:rsidR="00AA75CE" w:rsidRDefault="00AA75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5CE" w:rsidRDefault="00AA75CE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A75CE" w:rsidRDefault="00AA75C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5CE" w:rsidRDefault="00AA75CE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7662C">
      <w:rPr>
        <w:rStyle w:val="a9"/>
        <w:noProof/>
      </w:rPr>
      <w:t>30</w:t>
    </w:r>
    <w:r>
      <w:rPr>
        <w:rStyle w:val="a9"/>
      </w:rPr>
      <w:fldChar w:fldCharType="end"/>
    </w:r>
  </w:p>
  <w:p w:rsidR="00AA75CE" w:rsidRDefault="00AA75C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5CE" w:rsidRDefault="00AA75CE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5583BFD" wp14:editId="45021A2C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BA8C5A2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7CB2EBD6" wp14:editId="770E797C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75CE" w:rsidRPr="00E52B15" w:rsidRDefault="00AA75CE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10CA9F06" wp14:editId="484361E6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AA75CE" w:rsidRPr="00561114" w:rsidRDefault="00AA75CE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AA75CE" w:rsidRPr="00561114" w:rsidRDefault="00AA75CE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AA75CE" w:rsidRPr="000F7B5C" w:rsidRDefault="00AA75CE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AA75CE" w:rsidRPr="000F7B5C" w:rsidRDefault="00AA75CE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AA75CE" w:rsidRDefault="00AA75CE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AA75CE" w:rsidRDefault="00AA75CE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AA75CE" w:rsidRPr="002B6128" w:rsidRDefault="00AA75CE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AA75CE" w:rsidRDefault="00AA75CE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AA75CE" w:rsidRPr="001772E6" w:rsidRDefault="00AA75CE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AA75CE" w:rsidRDefault="00AA75CE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AA75CE" w:rsidRPr="00E52B15" w:rsidRDefault="00AA75CE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AA75CE" w:rsidRPr="00561114" w:rsidRDefault="00AA75CE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AA75CE" w:rsidRPr="00561114" w:rsidRDefault="00AA75CE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AA75CE" w:rsidRPr="000F7B5C" w:rsidRDefault="00AA75CE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AA75CE" w:rsidRPr="000F7B5C" w:rsidRDefault="00AA75CE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AA75CE" w:rsidRDefault="00AA75CE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AA75CE" w:rsidRDefault="00AA75CE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AA75CE" w:rsidRPr="002B6128" w:rsidRDefault="00AA75CE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AA75CE" w:rsidRDefault="00AA75CE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AA75CE" w:rsidRPr="001772E6" w:rsidRDefault="00AA75CE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AA75CE" w:rsidRDefault="00AA75CE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5CF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4EC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4CA0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6EE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83D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0F88"/>
    <w:rsid w:val="0048249A"/>
    <w:rsid w:val="004829EF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97D1F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18AE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29BC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4F2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7AF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662C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481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41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8F8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2AFD"/>
    <w:rsid w:val="007A34B3"/>
    <w:rsid w:val="007A34D9"/>
    <w:rsid w:val="007A375C"/>
    <w:rsid w:val="007A3DAF"/>
    <w:rsid w:val="007A4631"/>
    <w:rsid w:val="007A499F"/>
    <w:rsid w:val="007A554F"/>
    <w:rsid w:val="007A55D0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6D9F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EEF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E0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5D12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77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A697B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2FE1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62C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5CE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60D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6D4D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5EF7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B18"/>
    <w:rsid w:val="00D23C02"/>
    <w:rsid w:val="00D23C9F"/>
    <w:rsid w:val="00D23FB9"/>
    <w:rsid w:val="00D242CA"/>
    <w:rsid w:val="00D25953"/>
    <w:rsid w:val="00D26B89"/>
    <w:rsid w:val="00D26C5B"/>
    <w:rsid w:val="00D27025"/>
    <w:rsid w:val="00D301C1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5D99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4692"/>
    <w:rsid w:val="00D65783"/>
    <w:rsid w:val="00D65A31"/>
    <w:rsid w:val="00D66259"/>
    <w:rsid w:val="00D663D9"/>
    <w:rsid w:val="00D6681A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8B4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1F84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3B08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239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16D9C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18ED"/>
    <w:rsid w:val="00F321ED"/>
    <w:rsid w:val="00F3288A"/>
    <w:rsid w:val="00F32AA9"/>
    <w:rsid w:val="00F33AB7"/>
    <w:rsid w:val="00F34520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0BB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0A0D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6519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macro" w:semiHidden="0" w:unhideWhenUsed="0"/>
    <w:lsdException w:name="List Bullet" w:semiHidden="0" w:unhideWhenUsed="0"/>
    <w:lsdException w:name="Title" w:semiHidden="0" w:uiPriority="10" w:unhideWhenUsed="0" w:qFormat="1"/>
    <w:lsdException w:name="Default Paragraph Font" w:uiPriority="1"/>
    <w:lsdException w:name="Body Text" w:uiPriority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81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character" w:styleId="af1">
    <w:name w:val="FollowedHyperlink"/>
    <w:basedOn w:val="a0"/>
    <w:uiPriority w:val="99"/>
    <w:unhideWhenUsed/>
    <w:rsid w:val="005A29BC"/>
    <w:rPr>
      <w:color w:val="954F72"/>
      <w:u w:val="single"/>
    </w:rPr>
  </w:style>
  <w:style w:type="paragraph" w:customStyle="1" w:styleId="font5">
    <w:name w:val="font5"/>
    <w:basedOn w:val="a"/>
    <w:rsid w:val="005A29BC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5A29BC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font7">
    <w:name w:val="font7"/>
    <w:basedOn w:val="a"/>
    <w:rsid w:val="005A29BC"/>
    <w:pP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font8">
    <w:name w:val="font8"/>
    <w:basedOn w:val="a"/>
    <w:rsid w:val="005A29BC"/>
    <w:pPr>
      <w:spacing w:before="100" w:beforeAutospacing="1" w:after="100" w:afterAutospacing="1"/>
    </w:pPr>
    <w:rPr>
      <w:sz w:val="22"/>
      <w:szCs w:val="22"/>
    </w:rPr>
  </w:style>
  <w:style w:type="paragraph" w:customStyle="1" w:styleId="xl81">
    <w:name w:val="xl81"/>
    <w:basedOn w:val="a"/>
    <w:rsid w:val="005A29BC"/>
    <w:pP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A29BC"/>
    <w:pP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5">
    <w:name w:val="xl85"/>
    <w:basedOn w:val="a"/>
    <w:rsid w:val="005A29BC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6"/>
      <w:szCs w:val="16"/>
    </w:rPr>
  </w:style>
  <w:style w:type="paragraph" w:customStyle="1" w:styleId="xl88">
    <w:name w:val="xl88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22"/>
      <w:szCs w:val="22"/>
    </w:rPr>
  </w:style>
  <w:style w:type="paragraph" w:customStyle="1" w:styleId="xl90">
    <w:name w:val="xl90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22"/>
      <w:szCs w:val="22"/>
    </w:rPr>
  </w:style>
  <w:style w:type="paragraph" w:customStyle="1" w:styleId="xl91">
    <w:name w:val="xl91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2">
    <w:name w:val="xl92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3">
    <w:name w:val="xl93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5">
    <w:name w:val="xl95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96">
    <w:name w:val="xl96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97">
    <w:name w:val="xl97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9">
    <w:name w:val="xl99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2"/>
      <w:szCs w:val="22"/>
    </w:rPr>
  </w:style>
  <w:style w:type="paragraph" w:customStyle="1" w:styleId="xl100">
    <w:name w:val="xl100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2"/>
      <w:szCs w:val="22"/>
    </w:rPr>
  </w:style>
  <w:style w:type="paragraph" w:customStyle="1" w:styleId="xl101">
    <w:name w:val="xl101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5A29BC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3">
    <w:name w:val="xl103"/>
    <w:basedOn w:val="a"/>
    <w:rsid w:val="005A29BC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a"/>
    <w:rsid w:val="005A29BC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macro" w:semiHidden="0" w:unhideWhenUsed="0"/>
    <w:lsdException w:name="List Bullet" w:semiHidden="0" w:unhideWhenUsed="0"/>
    <w:lsdException w:name="Title" w:semiHidden="0" w:uiPriority="10" w:unhideWhenUsed="0" w:qFormat="1"/>
    <w:lsdException w:name="Default Paragraph Font" w:uiPriority="1"/>
    <w:lsdException w:name="Body Text" w:uiPriority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81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character" w:styleId="af1">
    <w:name w:val="FollowedHyperlink"/>
    <w:basedOn w:val="a0"/>
    <w:uiPriority w:val="99"/>
    <w:unhideWhenUsed/>
    <w:rsid w:val="005A29BC"/>
    <w:rPr>
      <w:color w:val="954F72"/>
      <w:u w:val="single"/>
    </w:rPr>
  </w:style>
  <w:style w:type="paragraph" w:customStyle="1" w:styleId="font5">
    <w:name w:val="font5"/>
    <w:basedOn w:val="a"/>
    <w:rsid w:val="005A29BC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5A29BC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font7">
    <w:name w:val="font7"/>
    <w:basedOn w:val="a"/>
    <w:rsid w:val="005A29BC"/>
    <w:pP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font8">
    <w:name w:val="font8"/>
    <w:basedOn w:val="a"/>
    <w:rsid w:val="005A29BC"/>
    <w:pPr>
      <w:spacing w:before="100" w:beforeAutospacing="1" w:after="100" w:afterAutospacing="1"/>
    </w:pPr>
    <w:rPr>
      <w:sz w:val="22"/>
      <w:szCs w:val="22"/>
    </w:rPr>
  </w:style>
  <w:style w:type="paragraph" w:customStyle="1" w:styleId="xl81">
    <w:name w:val="xl81"/>
    <w:basedOn w:val="a"/>
    <w:rsid w:val="005A29BC"/>
    <w:pP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A29BC"/>
    <w:pP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5">
    <w:name w:val="xl85"/>
    <w:basedOn w:val="a"/>
    <w:rsid w:val="005A29BC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6"/>
      <w:szCs w:val="16"/>
    </w:rPr>
  </w:style>
  <w:style w:type="paragraph" w:customStyle="1" w:styleId="xl88">
    <w:name w:val="xl88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22"/>
      <w:szCs w:val="22"/>
    </w:rPr>
  </w:style>
  <w:style w:type="paragraph" w:customStyle="1" w:styleId="xl90">
    <w:name w:val="xl90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22"/>
      <w:szCs w:val="22"/>
    </w:rPr>
  </w:style>
  <w:style w:type="paragraph" w:customStyle="1" w:styleId="xl91">
    <w:name w:val="xl91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2">
    <w:name w:val="xl92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3">
    <w:name w:val="xl93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5">
    <w:name w:val="xl95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96">
    <w:name w:val="xl96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97">
    <w:name w:val="xl97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9">
    <w:name w:val="xl99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2"/>
      <w:szCs w:val="22"/>
    </w:rPr>
  </w:style>
  <w:style w:type="paragraph" w:customStyle="1" w:styleId="xl100">
    <w:name w:val="xl100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2"/>
      <w:szCs w:val="22"/>
    </w:rPr>
  </w:style>
  <w:style w:type="paragraph" w:customStyle="1" w:styleId="xl101">
    <w:name w:val="xl101"/>
    <w:basedOn w:val="a"/>
    <w:rsid w:val="005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5A29BC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3">
    <w:name w:val="xl103"/>
    <w:basedOn w:val="a"/>
    <w:rsid w:val="005A29BC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a"/>
    <w:rsid w:val="005A29BC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8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60</TotalTime>
  <Pages>30</Pages>
  <Words>6644</Words>
  <Characters>42456</Characters>
  <Application>Microsoft Office Word</Application>
  <DocSecurity>0</DocSecurity>
  <Lines>353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49002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Шаронова Екатерина Игоревна</cp:lastModifiedBy>
  <cp:revision>7</cp:revision>
  <cp:lastPrinted>2018-12-11T08:55:00Z</cp:lastPrinted>
  <dcterms:created xsi:type="dcterms:W3CDTF">2018-12-11T08:23:00Z</dcterms:created>
  <dcterms:modified xsi:type="dcterms:W3CDTF">2018-12-17T15:51:00Z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