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A204F4" w:rsidP="00E006BE">
            <w:pPr>
              <w:jc w:val="center"/>
            </w:pPr>
            <w:r>
              <w:t>18.12.2018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Default="0098411C" w:rsidP="00E20A3C">
            <w:pPr>
              <w:tabs>
                <w:tab w:val="center" w:pos="2160"/>
              </w:tabs>
              <w:ind w:left="-108"/>
              <w:jc w:val="center"/>
            </w:pPr>
            <w:r>
              <w:t>53/76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310556" w:rsidRDefault="00310556" w:rsidP="00D63B3D">
            <w:pPr>
              <w:jc w:val="center"/>
              <w:rPr>
                <w:bCs/>
                <w:szCs w:val="28"/>
              </w:rPr>
            </w:pPr>
            <w:r w:rsidRPr="00310556">
              <w:rPr>
                <w:bCs/>
                <w:szCs w:val="28"/>
              </w:rPr>
              <w:t xml:space="preserve">Об установлении МУНИЦИПАЛЬНОМУ УНИТАРНОМУ ПРЕДПРИЯТИЮ ЖИЛИЩНО-КОММУНАЛЬНОГО ХОЗЯЙСТВА «БОГОЯВЛЕНСКОЕ» МУНИЦИПАЛЬНОГО ОБРАЗОВАНИЯ БОГОЯВЛЕНСКИЙ СЕЛЬСКИЙ СОВЕТ (ИНН 5215010375), </w:t>
            </w:r>
          </w:p>
          <w:p w:rsidR="0085764D" w:rsidRPr="00FA37F8" w:rsidRDefault="00310556" w:rsidP="00D63B3D">
            <w:pPr>
              <w:jc w:val="center"/>
              <w:rPr>
                <w:szCs w:val="28"/>
              </w:rPr>
            </w:pPr>
            <w:r w:rsidRPr="00310556">
              <w:rPr>
                <w:bCs/>
                <w:szCs w:val="28"/>
              </w:rPr>
              <w:t xml:space="preserve">с. Богоявление </w:t>
            </w:r>
            <w:proofErr w:type="spellStart"/>
            <w:r w:rsidRPr="00310556">
              <w:rPr>
                <w:bCs/>
                <w:szCs w:val="28"/>
              </w:rPr>
              <w:t>Дальнеконстантиновского</w:t>
            </w:r>
            <w:proofErr w:type="spellEnd"/>
            <w:r w:rsidRPr="00310556">
              <w:rPr>
                <w:bCs/>
                <w:szCs w:val="28"/>
              </w:rPr>
              <w:t xml:space="preserve"> муниципального района Нижегородской области, тарифов в сфере холодного водоснабжения и водоотведения для потребителей </w:t>
            </w:r>
            <w:proofErr w:type="spellStart"/>
            <w:r w:rsidRPr="00310556">
              <w:rPr>
                <w:bCs/>
                <w:szCs w:val="28"/>
              </w:rPr>
              <w:t>Дальнеконстантиновского</w:t>
            </w:r>
            <w:proofErr w:type="spellEnd"/>
            <w:r w:rsidRPr="00310556">
              <w:rPr>
                <w:bCs/>
                <w:szCs w:val="28"/>
              </w:rPr>
              <w:t xml:space="preserve"> муниципального района Нижегородской области</w:t>
            </w: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310556" w:rsidP="00310556">
      <w:pPr>
        <w:pStyle w:val="ac"/>
        <w:tabs>
          <w:tab w:val="left" w:pos="7170"/>
        </w:tabs>
        <w:spacing w:line="276" w:lineRule="auto"/>
        <w:jc w:val="left"/>
        <w:rPr>
          <w:sz w:val="32"/>
        </w:rPr>
      </w:pPr>
      <w:r>
        <w:rPr>
          <w:sz w:val="32"/>
        </w:rPr>
        <w:tab/>
      </w:r>
    </w:p>
    <w:p w:rsidR="006C0481" w:rsidRDefault="006C0481" w:rsidP="00D6681A">
      <w:pPr>
        <w:pStyle w:val="ac"/>
        <w:spacing w:line="276" w:lineRule="auto"/>
        <w:jc w:val="center"/>
        <w:rPr>
          <w:sz w:val="32"/>
        </w:rPr>
      </w:pPr>
    </w:p>
    <w:p w:rsidR="00310556" w:rsidRPr="00310556" w:rsidRDefault="00310556" w:rsidP="00310556">
      <w:pPr>
        <w:pStyle w:val="ac"/>
        <w:spacing w:line="276" w:lineRule="auto"/>
        <w:ind w:firstLine="720"/>
        <w:rPr>
          <w:szCs w:val="24"/>
        </w:rPr>
      </w:pPr>
      <w:proofErr w:type="gramStart"/>
      <w:r w:rsidRPr="00310556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310556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310556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310556">
        <w:rPr>
          <w:rFonts w:eastAsiaTheme="minorHAnsi"/>
          <w:szCs w:val="24"/>
          <w:lang w:eastAsia="en-US"/>
        </w:rPr>
        <w:t xml:space="preserve">МУНИЦИПАЛЬНЫМ УНИТАРНЫМ ПРЕДПРИЯТИЕМ ЖИЛИЩНО-КОММУНАЛЬНОГО ХОЗЯЙСТВА «БОГОЯВЛЕНСКОЕ» МУНИЦИПАЛЬНОГО ОБРАЗОВАНИЯ БОГОЯВЛЕНСКИЙ СЕЛЬСКИЙ СОВЕТ </w:t>
      </w:r>
      <w:r w:rsidRPr="00310556">
        <w:rPr>
          <w:szCs w:val="24"/>
          <w:lang w:eastAsia="en-US"/>
        </w:rPr>
        <w:t xml:space="preserve">(ИНН </w:t>
      </w:r>
      <w:r w:rsidRPr="00310556">
        <w:rPr>
          <w:szCs w:val="24"/>
        </w:rPr>
        <w:t>5215010375)</w:t>
      </w:r>
      <w:r w:rsidRPr="00310556">
        <w:rPr>
          <w:szCs w:val="24"/>
          <w:lang w:eastAsia="en-US"/>
        </w:rPr>
        <w:t xml:space="preserve">, с. Богоявление </w:t>
      </w:r>
      <w:proofErr w:type="spellStart"/>
      <w:r w:rsidRPr="00310556">
        <w:rPr>
          <w:szCs w:val="24"/>
          <w:lang w:eastAsia="en-US"/>
        </w:rPr>
        <w:t>Дальнеконстантиновского</w:t>
      </w:r>
      <w:proofErr w:type="spellEnd"/>
      <w:r w:rsidRPr="00310556">
        <w:rPr>
          <w:szCs w:val="24"/>
          <w:lang w:eastAsia="en-US"/>
        </w:rPr>
        <w:t xml:space="preserve"> муниципального района</w:t>
      </w:r>
      <w:proofErr w:type="gramEnd"/>
      <w:r w:rsidRPr="00310556">
        <w:rPr>
          <w:szCs w:val="24"/>
          <w:lang w:eastAsia="en-US"/>
        </w:rPr>
        <w:t xml:space="preserve"> Нижегородской области</w:t>
      </w:r>
      <w:r w:rsidRPr="00310556">
        <w:rPr>
          <w:noProof/>
          <w:szCs w:val="24"/>
        </w:rPr>
        <w:t>,</w:t>
      </w:r>
      <w:r w:rsidRPr="00310556">
        <w:rPr>
          <w:szCs w:val="24"/>
        </w:rPr>
        <w:t xml:space="preserve"> экспертного заключения </w:t>
      </w:r>
      <w:r w:rsidR="00A204F4">
        <w:rPr>
          <w:szCs w:val="24"/>
        </w:rPr>
        <w:br/>
      </w:r>
      <w:r w:rsidRPr="00310556">
        <w:rPr>
          <w:szCs w:val="24"/>
        </w:rPr>
        <w:t xml:space="preserve">рег. </w:t>
      </w:r>
      <w:r w:rsidRPr="00830009">
        <w:rPr>
          <w:szCs w:val="24"/>
        </w:rPr>
        <w:t>№ в-</w:t>
      </w:r>
      <w:r w:rsidR="00830009" w:rsidRPr="00830009">
        <w:rPr>
          <w:szCs w:val="24"/>
        </w:rPr>
        <w:t>965</w:t>
      </w:r>
      <w:r w:rsidRPr="00830009">
        <w:rPr>
          <w:szCs w:val="24"/>
        </w:rPr>
        <w:t xml:space="preserve"> </w:t>
      </w:r>
      <w:r w:rsidRPr="00A204F4">
        <w:rPr>
          <w:szCs w:val="24"/>
        </w:rPr>
        <w:t xml:space="preserve">от </w:t>
      </w:r>
      <w:r w:rsidR="00A204F4" w:rsidRPr="00A204F4">
        <w:rPr>
          <w:szCs w:val="24"/>
        </w:rPr>
        <w:t xml:space="preserve">11 декабря </w:t>
      </w:r>
      <w:r w:rsidRPr="00A204F4">
        <w:rPr>
          <w:szCs w:val="24"/>
        </w:rPr>
        <w:t>2018 г.:</w:t>
      </w:r>
    </w:p>
    <w:p w:rsidR="00310556" w:rsidRPr="00310556" w:rsidRDefault="00310556" w:rsidP="00310556">
      <w:pPr>
        <w:spacing w:line="276" w:lineRule="auto"/>
        <w:ind w:firstLine="708"/>
        <w:jc w:val="both"/>
        <w:rPr>
          <w:szCs w:val="24"/>
        </w:rPr>
      </w:pPr>
      <w:r w:rsidRPr="00310556">
        <w:rPr>
          <w:b/>
          <w:bCs/>
          <w:szCs w:val="24"/>
        </w:rPr>
        <w:t>1.</w:t>
      </w:r>
      <w:r w:rsidRPr="00310556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310556">
        <w:rPr>
          <w:rFonts w:eastAsiaTheme="minorHAnsi"/>
          <w:szCs w:val="24"/>
          <w:lang w:eastAsia="en-US"/>
        </w:rPr>
        <w:t xml:space="preserve">МУНИЦИПАЛЬНОГО УНИТАРНОГО ПРЕДПРИЯТИЯ ЖИЛИЩНО-КОММУНАЛЬНОГО ХОЗЯЙСТВА «БОГОЯВЛЕНСКОЕ» МУНИЦИПАЛЬНОГО ОБРАЗОВАНИЯ БОГОЯВЛЕНСКИЙ СЕЛЬСКИЙ СОВЕТ </w:t>
      </w:r>
      <w:r w:rsidRPr="00310556">
        <w:rPr>
          <w:szCs w:val="24"/>
          <w:lang w:eastAsia="en-US"/>
        </w:rPr>
        <w:t xml:space="preserve">(ИНН </w:t>
      </w:r>
      <w:r w:rsidRPr="00310556">
        <w:rPr>
          <w:szCs w:val="24"/>
        </w:rPr>
        <w:t>5215010375)</w:t>
      </w:r>
      <w:r w:rsidRPr="00310556">
        <w:rPr>
          <w:szCs w:val="24"/>
          <w:lang w:eastAsia="en-US"/>
        </w:rPr>
        <w:t xml:space="preserve">, с. Богоявление </w:t>
      </w:r>
      <w:proofErr w:type="spellStart"/>
      <w:r w:rsidRPr="00310556">
        <w:rPr>
          <w:szCs w:val="24"/>
          <w:lang w:eastAsia="en-US"/>
        </w:rPr>
        <w:t>Дальнеконстантиновского</w:t>
      </w:r>
      <w:proofErr w:type="spellEnd"/>
      <w:r w:rsidRPr="00310556">
        <w:rPr>
          <w:szCs w:val="24"/>
          <w:lang w:eastAsia="en-US"/>
        </w:rPr>
        <w:t xml:space="preserve"> муниципального района Нижегородской области</w:t>
      </w:r>
      <w:r w:rsidRPr="00310556">
        <w:rPr>
          <w:szCs w:val="24"/>
        </w:rPr>
        <w:t>, применять метод индексации.</w:t>
      </w:r>
    </w:p>
    <w:p w:rsidR="00310556" w:rsidRPr="00310556" w:rsidRDefault="00310556" w:rsidP="0031055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310556">
        <w:rPr>
          <w:b/>
          <w:bCs/>
          <w:szCs w:val="24"/>
        </w:rPr>
        <w:lastRenderedPageBreak/>
        <w:t>2.</w:t>
      </w:r>
      <w:r w:rsidRPr="00310556">
        <w:rPr>
          <w:szCs w:val="24"/>
        </w:rPr>
        <w:t xml:space="preserve"> </w:t>
      </w:r>
      <w:r w:rsidRPr="00310556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310556">
        <w:rPr>
          <w:rFonts w:eastAsiaTheme="minorHAnsi"/>
          <w:szCs w:val="24"/>
          <w:lang w:eastAsia="en-US"/>
        </w:rPr>
        <w:t xml:space="preserve">МУНИЦИПАЛЬНОГО УНИТАРНОГО ПРЕДПРИЯТИЯ ЖИЛИЩНО-КОММУНАЛЬНОГО ХОЗЯЙСТВА «БОГОЯВЛЕНСКОЕ» МУНИЦИПАЛЬНОГО ОБРАЗОВАНИЯ БОГОЯВЛЕНСКИЙ СЕЛЬСКИЙ СОВЕТ </w:t>
      </w:r>
      <w:r w:rsidRPr="00310556">
        <w:rPr>
          <w:szCs w:val="24"/>
          <w:lang w:eastAsia="en-US"/>
        </w:rPr>
        <w:t xml:space="preserve">(ИНН </w:t>
      </w:r>
      <w:r w:rsidRPr="00310556">
        <w:rPr>
          <w:szCs w:val="24"/>
        </w:rPr>
        <w:t>5215010375)</w:t>
      </w:r>
      <w:r w:rsidRPr="00310556">
        <w:rPr>
          <w:szCs w:val="24"/>
          <w:lang w:eastAsia="en-US"/>
        </w:rPr>
        <w:t xml:space="preserve">, с. Богоявление </w:t>
      </w:r>
      <w:proofErr w:type="spellStart"/>
      <w:r w:rsidRPr="00310556">
        <w:rPr>
          <w:szCs w:val="24"/>
          <w:lang w:eastAsia="en-US"/>
        </w:rPr>
        <w:t>Дальнеконстантиновского</w:t>
      </w:r>
      <w:proofErr w:type="spellEnd"/>
      <w:r w:rsidRPr="00310556">
        <w:rPr>
          <w:szCs w:val="24"/>
          <w:lang w:eastAsia="en-US"/>
        </w:rPr>
        <w:t xml:space="preserve"> муниципального района Нижегородской области</w:t>
      </w:r>
      <w:r w:rsidRPr="00310556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p w:rsidR="00310556" w:rsidRPr="00310556" w:rsidRDefault="00310556" w:rsidP="00310556">
      <w:pPr>
        <w:spacing w:line="276" w:lineRule="auto"/>
        <w:jc w:val="both"/>
        <w:rPr>
          <w:bCs/>
          <w:szCs w:val="24"/>
        </w:rPr>
      </w:pPr>
      <w:r w:rsidRPr="00310556">
        <w:rPr>
          <w:b/>
          <w:bCs/>
          <w:i/>
          <w:szCs w:val="24"/>
        </w:rPr>
        <w:t xml:space="preserve">2.1. </w:t>
      </w:r>
      <w:r w:rsidRPr="00310556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382"/>
        <w:gridCol w:w="2410"/>
        <w:gridCol w:w="1418"/>
        <w:gridCol w:w="2551"/>
      </w:tblGrid>
      <w:tr w:rsidR="00310556" w:rsidRPr="00862E14" w:rsidTr="00A204F4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310556" w:rsidRPr="00862E14" w:rsidTr="00A204F4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862E14">
              <w:rPr>
                <w:sz w:val="20"/>
                <w:lang w:eastAsia="en-US"/>
              </w:rPr>
              <w:t>кВт</w:t>
            </w:r>
            <w:proofErr w:type="gramStart"/>
            <w:r w:rsidRPr="00862E14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862E14">
              <w:rPr>
                <w:sz w:val="20"/>
                <w:lang w:eastAsia="en-US"/>
              </w:rPr>
              <w:t>/м</w:t>
            </w:r>
            <w:r w:rsidRPr="00862E14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862E14" w:rsidRPr="00862E14" w:rsidTr="007415B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635,95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0,95</w:t>
            </w:r>
          </w:p>
        </w:tc>
      </w:tr>
      <w:tr w:rsidR="00862E14" w:rsidRPr="00862E14" w:rsidTr="007415B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635,95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0,95</w:t>
            </w:r>
          </w:p>
        </w:tc>
      </w:tr>
      <w:tr w:rsidR="00862E14" w:rsidRPr="00862E14" w:rsidTr="007415B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635,95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0,95</w:t>
            </w:r>
          </w:p>
        </w:tc>
      </w:tr>
      <w:tr w:rsidR="00862E14" w:rsidRPr="00862E14" w:rsidTr="007415B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635,95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0,95</w:t>
            </w:r>
          </w:p>
        </w:tc>
      </w:tr>
      <w:tr w:rsidR="00862E14" w:rsidRPr="00862E14" w:rsidTr="007415BD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635,95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0,95</w:t>
            </w:r>
          </w:p>
        </w:tc>
      </w:tr>
    </w:tbl>
    <w:p w:rsidR="00310556" w:rsidRPr="00310556" w:rsidRDefault="00310556" w:rsidP="00310556">
      <w:pPr>
        <w:spacing w:line="276" w:lineRule="auto"/>
        <w:jc w:val="both"/>
        <w:rPr>
          <w:bCs/>
          <w:szCs w:val="24"/>
        </w:rPr>
      </w:pPr>
      <w:r w:rsidRPr="00310556">
        <w:rPr>
          <w:b/>
          <w:bCs/>
          <w:i/>
          <w:szCs w:val="24"/>
        </w:rPr>
        <w:t>2.2.</w:t>
      </w:r>
      <w:r w:rsidRPr="00310556">
        <w:rPr>
          <w:bCs/>
          <w:szCs w:val="24"/>
        </w:rPr>
        <w:t xml:space="preserve"> В сфере водоотведения (</w:t>
      </w:r>
      <w:r w:rsidRPr="00310556">
        <w:rPr>
          <w:szCs w:val="24"/>
          <w:lang w:eastAsia="en-US"/>
        </w:rPr>
        <w:t>без учета очистки сточных вод)</w:t>
      </w:r>
      <w:r w:rsidRPr="00310556">
        <w:rPr>
          <w:bCs/>
          <w:szCs w:val="24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763"/>
        <w:gridCol w:w="2976"/>
        <w:gridCol w:w="2977"/>
      </w:tblGrid>
      <w:tr w:rsidR="00310556" w:rsidRPr="00862E14" w:rsidTr="00A204F4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Год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310556" w:rsidRPr="00862E14" w:rsidTr="00A204F4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rPr>
                <w:sz w:val="20"/>
                <w:lang w:eastAsia="en-US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Pr="00862E14" w:rsidRDefault="00310556" w:rsidP="00862E14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862E14">
              <w:rPr>
                <w:sz w:val="20"/>
                <w:lang w:eastAsia="en-US"/>
              </w:rPr>
              <w:t>кВт</w:t>
            </w:r>
            <w:proofErr w:type="gramStart"/>
            <w:r w:rsidRPr="00862E14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862E14">
              <w:rPr>
                <w:sz w:val="20"/>
                <w:lang w:eastAsia="en-US"/>
              </w:rPr>
              <w:t>/м</w:t>
            </w:r>
            <w:r w:rsidRPr="00862E14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862E14" w:rsidRPr="00862E14" w:rsidTr="001F2487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2019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471,69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1F2487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471,69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1F2487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471,69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1F2487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471,69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1F2487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  <w:lang w:eastAsia="en-US"/>
              </w:rPr>
              <w:t>2023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471,69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-</w:t>
            </w:r>
          </w:p>
        </w:tc>
      </w:tr>
    </w:tbl>
    <w:p w:rsidR="00310556" w:rsidRPr="00310556" w:rsidRDefault="00310556" w:rsidP="0031055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310556">
        <w:rPr>
          <w:b/>
          <w:szCs w:val="24"/>
        </w:rPr>
        <w:t>3.</w:t>
      </w:r>
      <w:r w:rsidRPr="00310556">
        <w:rPr>
          <w:szCs w:val="24"/>
        </w:rPr>
        <w:t xml:space="preserve"> Установить </w:t>
      </w:r>
      <w:r w:rsidRPr="00310556">
        <w:rPr>
          <w:rFonts w:eastAsiaTheme="minorHAnsi"/>
          <w:szCs w:val="24"/>
          <w:lang w:eastAsia="en-US"/>
        </w:rPr>
        <w:t xml:space="preserve">МУНИЦИПАЛЬНОМУ УНИТАРНОМУ ПРЕДПРИЯТИЮ ЖИЛИЩНО-КОММУНАЛЬНОГО ХОЗЯЙСТВА «БОГОЯВЛЕНСКОЕ» МУНИЦИПАЛЬНОГО ОБРАЗОВАНИЯ БОГОЯВЛЕНСКИЙ СЕЛЬСКИЙ СОВЕТ </w:t>
      </w:r>
      <w:r w:rsidRPr="00310556">
        <w:rPr>
          <w:szCs w:val="24"/>
          <w:lang w:eastAsia="en-US"/>
        </w:rPr>
        <w:t xml:space="preserve">(ИНН </w:t>
      </w:r>
      <w:r w:rsidRPr="00310556">
        <w:rPr>
          <w:szCs w:val="24"/>
        </w:rPr>
        <w:t>5215010375)</w:t>
      </w:r>
      <w:r w:rsidRPr="00310556">
        <w:rPr>
          <w:szCs w:val="24"/>
          <w:lang w:eastAsia="en-US"/>
        </w:rPr>
        <w:t xml:space="preserve">, с. Богоявление </w:t>
      </w:r>
      <w:proofErr w:type="spellStart"/>
      <w:r w:rsidRPr="00310556">
        <w:rPr>
          <w:szCs w:val="24"/>
          <w:lang w:eastAsia="en-US"/>
        </w:rPr>
        <w:t>Дальнеконстантиновского</w:t>
      </w:r>
      <w:proofErr w:type="spellEnd"/>
      <w:r w:rsidRPr="00310556">
        <w:rPr>
          <w:szCs w:val="24"/>
          <w:lang w:eastAsia="en-US"/>
        </w:rPr>
        <w:t xml:space="preserve"> муниципального района Нижегородской области</w:t>
      </w:r>
      <w:r w:rsidRPr="00310556">
        <w:rPr>
          <w:noProof/>
          <w:szCs w:val="24"/>
        </w:rPr>
        <w:t>,</w:t>
      </w:r>
      <w:r w:rsidRPr="00310556">
        <w:rPr>
          <w:szCs w:val="24"/>
        </w:rPr>
        <w:t xml:space="preserve"> </w:t>
      </w:r>
      <w:r w:rsidRPr="00310556">
        <w:rPr>
          <w:b/>
          <w:bCs/>
          <w:szCs w:val="24"/>
        </w:rPr>
        <w:t xml:space="preserve">тарифы </w:t>
      </w:r>
      <w:r w:rsidRPr="00310556">
        <w:rPr>
          <w:b/>
          <w:noProof/>
          <w:szCs w:val="24"/>
        </w:rPr>
        <w:t xml:space="preserve">в сфере холодного водоснабжения и водоотведения </w:t>
      </w:r>
      <w:r w:rsidRPr="00310556">
        <w:rPr>
          <w:noProof/>
          <w:szCs w:val="24"/>
        </w:rPr>
        <w:t>для потребителей Дальнеконстантиновского муниципального района</w:t>
      </w:r>
      <w:r w:rsidRPr="00310556">
        <w:rPr>
          <w:szCs w:val="24"/>
          <w:lang w:eastAsia="en-US"/>
        </w:rPr>
        <w:t xml:space="preserve"> Нижегородской области</w:t>
      </w:r>
      <w:r w:rsidRPr="00310556">
        <w:rPr>
          <w:szCs w:val="24"/>
        </w:rPr>
        <w:t xml:space="preserve"> в следующих размерах:</w:t>
      </w:r>
    </w:p>
    <w:tbl>
      <w:tblPr>
        <w:tblW w:w="4920" w:type="pct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1638"/>
        <w:gridCol w:w="746"/>
        <w:gridCol w:w="811"/>
        <w:gridCol w:w="746"/>
        <w:gridCol w:w="811"/>
        <w:gridCol w:w="749"/>
        <w:gridCol w:w="812"/>
        <w:gridCol w:w="749"/>
        <w:gridCol w:w="814"/>
        <w:gridCol w:w="711"/>
        <w:gridCol w:w="745"/>
      </w:tblGrid>
      <w:tr w:rsidR="00310556" w:rsidTr="00862E14">
        <w:trPr>
          <w:trHeight w:val="281"/>
          <w:jc w:val="center"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91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310556" w:rsidTr="00862E14">
        <w:trPr>
          <w:cantSplit/>
          <w:trHeight w:val="138"/>
          <w:jc w:val="center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310556" w:rsidTr="00862E14">
        <w:trPr>
          <w:cantSplit/>
          <w:trHeight w:val="357"/>
          <w:jc w:val="center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862E14" w:rsidTr="00862E14">
        <w:trPr>
          <w:trHeight w:val="133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Default="00862E14" w:rsidP="00A204F4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Default="00862E14" w:rsidP="00A204F4">
            <w:pPr>
              <w:rPr>
                <w:noProof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Питьевая вода, руб./м</w:t>
            </w:r>
            <w:r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26,90</w:t>
            </w:r>
          </w:p>
        </w:tc>
      </w:tr>
      <w:tr w:rsidR="00862E14" w:rsidTr="00862E14">
        <w:trPr>
          <w:trHeight w:val="133"/>
          <w:jc w:val="center"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Default="00862E14" w:rsidP="00A204F4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2E14" w:rsidRDefault="00862E14" w:rsidP="00A204F4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23,55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24,01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24,01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24,78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24,78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25,42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25,42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26,21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26,21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26,90</w:t>
            </w:r>
          </w:p>
        </w:tc>
      </w:tr>
      <w:tr w:rsidR="00862E14" w:rsidTr="00862E14">
        <w:trPr>
          <w:trHeight w:val="132"/>
          <w:jc w:val="center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Default="00862E14" w:rsidP="00A204F4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Default="00862E14" w:rsidP="00A204F4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Default="00862E14" w:rsidP="00862E14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  <w:tr w:rsidR="00862E14" w:rsidTr="00862E14">
        <w:trPr>
          <w:trHeight w:val="132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Default="00862E14" w:rsidP="00A204F4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Default="00862E14" w:rsidP="00A204F4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13,35</w:t>
            </w:r>
          </w:p>
        </w:tc>
      </w:tr>
      <w:tr w:rsidR="00862E14" w:rsidTr="00862E14">
        <w:trPr>
          <w:trHeight w:val="132"/>
          <w:jc w:val="center"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Default="00862E14" w:rsidP="00A204F4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2E14" w:rsidRDefault="00862E14" w:rsidP="00A204F4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11,67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11,88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11,88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12,23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12,23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12,59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12,59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12,96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12,96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E14" w:rsidRDefault="00862E14" w:rsidP="00862E14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13,35</w:t>
            </w:r>
          </w:p>
        </w:tc>
      </w:tr>
      <w:tr w:rsidR="00310556" w:rsidTr="00862E14">
        <w:trPr>
          <w:trHeight w:val="132"/>
          <w:jc w:val="center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556" w:rsidRDefault="00310556" w:rsidP="00A204F4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556" w:rsidRDefault="00310556" w:rsidP="00A204F4">
            <w:pPr>
              <w:rPr>
                <w:sz w:val="20"/>
                <w:highlight w:val="yellow"/>
                <w:lang w:eastAsia="en-US"/>
              </w:rPr>
            </w:pPr>
          </w:p>
        </w:tc>
      </w:tr>
    </w:tbl>
    <w:p w:rsidR="00310556" w:rsidRPr="00310556" w:rsidRDefault="00310556" w:rsidP="00310556">
      <w:pPr>
        <w:spacing w:line="276" w:lineRule="auto"/>
        <w:ind w:firstLine="709"/>
        <w:jc w:val="both"/>
        <w:rPr>
          <w:szCs w:val="24"/>
        </w:rPr>
      </w:pPr>
      <w:r w:rsidRPr="00310556">
        <w:rPr>
          <w:b/>
          <w:szCs w:val="24"/>
        </w:rPr>
        <w:t>4.</w:t>
      </w:r>
      <w:r w:rsidRPr="00310556">
        <w:rPr>
          <w:szCs w:val="24"/>
        </w:rPr>
        <w:t xml:space="preserve"> Утвердить производственные программы </w:t>
      </w:r>
      <w:r w:rsidRPr="00310556">
        <w:rPr>
          <w:rFonts w:eastAsiaTheme="minorHAnsi"/>
          <w:szCs w:val="24"/>
          <w:lang w:eastAsia="en-US"/>
        </w:rPr>
        <w:t xml:space="preserve">МУНИЦИПАЛЬНОГО УНИТАРНОГО ПРЕДПРИЯТИЯ ЖИЛИЩНО-КОММУНАЛЬНОГО ХОЗЯЙСТВА «БОГОЯВЛЕНСКОЕ» МУНИЦИПАЛЬНОГО ОБРАЗОВАНИЯ БОГОЯВЛЕНСКИЙ СЕЛЬСКИЙ СОВЕТ </w:t>
      </w:r>
      <w:r w:rsidRPr="00310556">
        <w:rPr>
          <w:szCs w:val="24"/>
          <w:lang w:eastAsia="en-US"/>
        </w:rPr>
        <w:t xml:space="preserve">(ИНН </w:t>
      </w:r>
      <w:r w:rsidRPr="00310556">
        <w:rPr>
          <w:szCs w:val="24"/>
        </w:rPr>
        <w:t>5215010375)</w:t>
      </w:r>
      <w:r w:rsidRPr="00310556">
        <w:rPr>
          <w:szCs w:val="24"/>
          <w:lang w:eastAsia="en-US"/>
        </w:rPr>
        <w:t xml:space="preserve">, с. Богоявление </w:t>
      </w:r>
      <w:proofErr w:type="spellStart"/>
      <w:r w:rsidRPr="00310556">
        <w:rPr>
          <w:szCs w:val="24"/>
          <w:lang w:eastAsia="en-US"/>
        </w:rPr>
        <w:t>Дальнеконстантиновского</w:t>
      </w:r>
      <w:proofErr w:type="spellEnd"/>
      <w:r w:rsidRPr="00310556">
        <w:rPr>
          <w:szCs w:val="24"/>
          <w:lang w:eastAsia="en-US"/>
        </w:rPr>
        <w:t xml:space="preserve"> муниципального района Нижегородской области</w:t>
      </w:r>
      <w:r w:rsidRPr="00310556">
        <w:rPr>
          <w:noProof/>
          <w:szCs w:val="24"/>
        </w:rPr>
        <w:t>, в сфере холодного водоснабжения и водоотведения согласно Приложениям 1, 2 к настоящему решению.</w:t>
      </w:r>
    </w:p>
    <w:p w:rsidR="00310556" w:rsidRPr="00310556" w:rsidRDefault="00310556" w:rsidP="00310556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310556">
        <w:rPr>
          <w:b/>
          <w:bCs/>
          <w:szCs w:val="24"/>
        </w:rPr>
        <w:t xml:space="preserve">5. </w:t>
      </w:r>
      <w:r w:rsidRPr="00310556">
        <w:rPr>
          <w:rFonts w:eastAsiaTheme="minorHAnsi"/>
          <w:szCs w:val="24"/>
          <w:lang w:eastAsia="en-US"/>
        </w:rPr>
        <w:t xml:space="preserve">МУНИЦИПАЛЬНОЕ УНИТАРНОЕ ПРЕДПРИЯТИЕ ЖИЛИЩНО-КОММУНАЛЬНОГО ХОЗЯЙСТВА «БОГОЯВЛЕНСКОЕ» МУНИЦИПАЛЬНОГО ОБРАЗОВАНИЯ БОГОЯВЛЕНСКИЙ СЕЛЬСКИЙ СОВЕТ </w:t>
      </w:r>
      <w:r w:rsidRPr="00310556">
        <w:rPr>
          <w:szCs w:val="24"/>
          <w:lang w:eastAsia="en-US"/>
        </w:rPr>
        <w:t xml:space="preserve">(ИНН </w:t>
      </w:r>
      <w:r w:rsidRPr="00310556">
        <w:rPr>
          <w:szCs w:val="24"/>
        </w:rPr>
        <w:t>5215010375)</w:t>
      </w:r>
      <w:r w:rsidRPr="00310556">
        <w:rPr>
          <w:szCs w:val="24"/>
          <w:lang w:eastAsia="en-US"/>
        </w:rPr>
        <w:t xml:space="preserve">, с. Богоявление </w:t>
      </w:r>
      <w:proofErr w:type="spellStart"/>
      <w:r w:rsidRPr="00310556">
        <w:rPr>
          <w:szCs w:val="24"/>
          <w:lang w:eastAsia="en-US"/>
        </w:rPr>
        <w:t>Дальнеконстантиновского</w:t>
      </w:r>
      <w:proofErr w:type="spellEnd"/>
      <w:r w:rsidRPr="00310556">
        <w:rPr>
          <w:szCs w:val="24"/>
          <w:lang w:eastAsia="en-US"/>
        </w:rPr>
        <w:t xml:space="preserve"> муниципального района Нижегородской области</w:t>
      </w:r>
      <w:r w:rsidRPr="00310556">
        <w:rPr>
          <w:noProof/>
          <w:szCs w:val="24"/>
        </w:rPr>
        <w:t>,</w:t>
      </w:r>
      <w:r w:rsidRPr="00310556">
        <w:rPr>
          <w:szCs w:val="24"/>
        </w:rPr>
        <w:t xml:space="preserve"> </w:t>
      </w:r>
      <w:r w:rsidRPr="00310556">
        <w:rPr>
          <w:rFonts w:eastAsiaTheme="minorHAnsi"/>
          <w:szCs w:val="24"/>
          <w:lang w:eastAsia="en-US"/>
        </w:rPr>
        <w:t xml:space="preserve">применяет </w:t>
      </w:r>
      <w:r w:rsidRPr="00310556">
        <w:rPr>
          <w:szCs w:val="24"/>
        </w:rPr>
        <w:t xml:space="preserve">упрощенную систему налогообложения и не является плательщиком НДС в соответствии со </w:t>
      </w:r>
      <w:hyperlink r:id="rId11" w:history="1">
        <w:r w:rsidRPr="00310556">
          <w:rPr>
            <w:rStyle w:val="a7"/>
            <w:iCs/>
            <w:szCs w:val="24"/>
          </w:rPr>
          <w:t xml:space="preserve">ст. </w:t>
        </w:r>
        <w:r w:rsidRPr="00310556">
          <w:rPr>
            <w:rStyle w:val="a7"/>
            <w:szCs w:val="24"/>
          </w:rPr>
          <w:t>346</w:t>
        </w:r>
        <w:r w:rsidRPr="00310556">
          <w:rPr>
            <w:rStyle w:val="a7"/>
            <w:szCs w:val="24"/>
            <w:vertAlign w:val="superscript"/>
          </w:rPr>
          <w:t>11</w:t>
        </w:r>
        <w:r w:rsidRPr="00310556">
          <w:rPr>
            <w:rStyle w:val="a7"/>
            <w:szCs w:val="24"/>
          </w:rPr>
          <w:t xml:space="preserve"> главы 26</w:t>
        </w:r>
        <w:r w:rsidRPr="00310556">
          <w:rPr>
            <w:rStyle w:val="a7"/>
            <w:szCs w:val="24"/>
            <w:vertAlign w:val="superscript"/>
          </w:rPr>
          <w:t>2</w:t>
        </w:r>
        <w:r w:rsidRPr="00310556">
          <w:rPr>
            <w:rStyle w:val="a7"/>
            <w:szCs w:val="24"/>
          </w:rPr>
          <w:t xml:space="preserve"> </w:t>
        </w:r>
      </w:hyperlink>
      <w:r w:rsidRPr="00310556">
        <w:rPr>
          <w:szCs w:val="24"/>
        </w:rPr>
        <w:t>Налогового кодекса Российской Федерации</w:t>
      </w:r>
      <w:r w:rsidRPr="00310556">
        <w:rPr>
          <w:rFonts w:eastAsiaTheme="minorHAnsi"/>
          <w:szCs w:val="24"/>
          <w:lang w:eastAsia="en-US"/>
        </w:rPr>
        <w:t>.</w:t>
      </w:r>
    </w:p>
    <w:p w:rsidR="00310556" w:rsidRPr="00310556" w:rsidRDefault="00310556" w:rsidP="0031055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310556">
        <w:rPr>
          <w:szCs w:val="24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310556" w:rsidRPr="00310556" w:rsidRDefault="00310556" w:rsidP="00310556">
      <w:pPr>
        <w:spacing w:line="276" w:lineRule="auto"/>
        <w:ind w:firstLine="709"/>
        <w:jc w:val="both"/>
        <w:rPr>
          <w:szCs w:val="24"/>
        </w:rPr>
      </w:pPr>
      <w:r w:rsidRPr="00310556">
        <w:rPr>
          <w:b/>
          <w:bCs/>
          <w:szCs w:val="24"/>
        </w:rPr>
        <w:t>6.</w:t>
      </w:r>
      <w:r w:rsidRPr="00310556">
        <w:rPr>
          <w:szCs w:val="24"/>
        </w:rPr>
        <w:t xml:space="preserve"> Тарифы, установленные пунктом 3 настоящего решения, действуют </w:t>
      </w:r>
      <w:r w:rsidR="00A204F4">
        <w:rPr>
          <w:szCs w:val="24"/>
        </w:rPr>
        <w:br/>
      </w:r>
      <w:r w:rsidRPr="00310556">
        <w:rPr>
          <w:szCs w:val="24"/>
        </w:rPr>
        <w:t>с 1 января 2019 г. по 31 декабря 2023 г. включительно.</w:t>
      </w:r>
    </w:p>
    <w:p w:rsidR="006D5477" w:rsidRDefault="006D5477" w:rsidP="00715B16">
      <w:pPr>
        <w:spacing w:line="276" w:lineRule="auto"/>
        <w:ind w:firstLine="709"/>
        <w:jc w:val="both"/>
        <w:rPr>
          <w:szCs w:val="24"/>
        </w:rPr>
      </w:pPr>
    </w:p>
    <w:p w:rsidR="00A204F4" w:rsidRDefault="00A204F4" w:rsidP="00715B16">
      <w:pPr>
        <w:spacing w:line="276" w:lineRule="auto"/>
        <w:ind w:firstLine="709"/>
        <w:jc w:val="both"/>
        <w:rPr>
          <w:szCs w:val="24"/>
        </w:rPr>
      </w:pPr>
    </w:p>
    <w:p w:rsidR="00715B16" w:rsidRPr="006D5477" w:rsidRDefault="00715B16" w:rsidP="00715B16">
      <w:pPr>
        <w:spacing w:line="276" w:lineRule="auto"/>
        <w:ind w:firstLine="709"/>
        <w:jc w:val="both"/>
        <w:rPr>
          <w:szCs w:val="24"/>
        </w:rPr>
      </w:pPr>
    </w:p>
    <w:p w:rsidR="00AF25E6" w:rsidRDefault="003F7CA5" w:rsidP="005C06DC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971777" w:rsidRDefault="00971777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89772A" w:rsidRDefault="0089772A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862E14" w:rsidRDefault="00862E14" w:rsidP="006B717F">
      <w:pPr>
        <w:spacing w:line="276" w:lineRule="auto"/>
        <w:rPr>
          <w:szCs w:val="28"/>
        </w:rPr>
      </w:pPr>
    </w:p>
    <w:p w:rsidR="00862E14" w:rsidRDefault="00862E14" w:rsidP="006B717F">
      <w:pPr>
        <w:spacing w:line="276" w:lineRule="auto"/>
        <w:rPr>
          <w:szCs w:val="28"/>
        </w:rPr>
      </w:pPr>
    </w:p>
    <w:p w:rsidR="00E9284B" w:rsidRDefault="00E9284B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A204F4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715B16">
              <w:t>1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C1422C">
            <w:pPr>
              <w:ind w:left="3552"/>
              <w:jc w:val="center"/>
              <w:rPr>
                <w:lang w:val="en-US"/>
              </w:rPr>
            </w:pPr>
            <w:r w:rsidRPr="00A204F4">
              <w:t xml:space="preserve">от </w:t>
            </w:r>
            <w:r w:rsidR="00A204F4" w:rsidRPr="00A204F4">
              <w:t xml:space="preserve">18 декабря </w:t>
            </w:r>
            <w:r w:rsidR="00086839" w:rsidRPr="00A204F4">
              <w:t>2018</w:t>
            </w:r>
            <w:r w:rsidR="00CC03DF" w:rsidRPr="00A204F4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98411C">
              <w:t>53/76</w:t>
            </w:r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715B16" w:rsidRPr="00C15EF7" w:rsidRDefault="00715B1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21285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</w:t>
      </w:r>
      <w:r w:rsidR="00114A0B" w:rsidRPr="00FA37F8">
        <w:rPr>
          <w:sz w:val="24"/>
          <w:szCs w:val="24"/>
          <w:lang w:eastAsia="en-US"/>
        </w:rPr>
        <w:t>01.201</w:t>
      </w:r>
      <w:r w:rsidR="007B6D9F" w:rsidRPr="00FA37F8">
        <w:rPr>
          <w:sz w:val="24"/>
          <w:szCs w:val="24"/>
          <w:lang w:eastAsia="en-US"/>
        </w:rPr>
        <w:t>9</w:t>
      </w:r>
      <w:r w:rsidRPr="00FA37F8">
        <w:rPr>
          <w:sz w:val="24"/>
          <w:szCs w:val="24"/>
          <w:lang w:eastAsia="en-US"/>
        </w:rPr>
        <w:t xml:space="preserve"> г. по 31.12.2</w:t>
      </w:r>
      <w:r w:rsidR="007B6D9F" w:rsidRPr="00FA37F8">
        <w:rPr>
          <w:sz w:val="24"/>
          <w:szCs w:val="24"/>
          <w:lang w:eastAsia="en-US"/>
        </w:rPr>
        <w:t>0</w:t>
      </w:r>
      <w:r w:rsidR="00F25D50">
        <w:rPr>
          <w:sz w:val="24"/>
          <w:szCs w:val="24"/>
          <w:lang w:eastAsia="en-US"/>
        </w:rPr>
        <w:t>23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1052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73"/>
        <w:gridCol w:w="23"/>
        <w:gridCol w:w="1034"/>
        <w:gridCol w:w="265"/>
        <w:gridCol w:w="30"/>
        <w:gridCol w:w="401"/>
        <w:gridCol w:w="42"/>
        <w:gridCol w:w="443"/>
        <w:gridCol w:w="383"/>
        <w:gridCol w:w="798"/>
        <w:gridCol w:w="63"/>
        <w:gridCol w:w="438"/>
        <w:gridCol w:w="89"/>
        <w:gridCol w:w="443"/>
        <w:gridCol w:w="442"/>
        <w:gridCol w:w="325"/>
        <w:gridCol w:w="266"/>
        <w:gridCol w:w="1034"/>
        <w:gridCol w:w="590"/>
        <w:gridCol w:w="44"/>
      </w:tblGrid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862E14" w:rsidRPr="00862E14" w:rsidTr="00862E14">
        <w:trPr>
          <w:gridAfter w:val="2"/>
          <w:wAfter w:w="634" w:type="dxa"/>
          <w:trHeight w:val="744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Наименование </w:t>
            </w:r>
            <w:proofErr w:type="gramStart"/>
            <w:r w:rsidRPr="00862E14">
              <w:rPr>
                <w:sz w:val="20"/>
              </w:rPr>
              <w:t>регулируемой</w:t>
            </w:r>
            <w:proofErr w:type="gramEnd"/>
            <w:r w:rsidRPr="00862E14">
              <w:rPr>
                <w:sz w:val="20"/>
              </w:rPr>
              <w:t xml:space="preserve">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>организации (ИНН)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1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862E14">
              <w:rPr>
                <w:rFonts w:eastAsiaTheme="minorHAnsi"/>
                <w:sz w:val="20"/>
                <w:lang w:eastAsia="en-US"/>
              </w:rPr>
              <w:t xml:space="preserve">МУНИЦИПАЛЬНОЕ УНИТАРНОЕ ПРЕДПРИЯТИЕ ЖИЛИЩНО-КОММУНАЛЬНОГО ХОЗЯЙСТВА «БОГОЯВЛЕНСКОЕ» МУНИЦИПАЛЬНОГО ОБРАЗОВАНИЯ БОГОЯВЛЕНСКИЙ СЕЛЬСКИЙ СОВЕТ </w:t>
            </w:r>
            <w:r w:rsidRPr="00862E14">
              <w:rPr>
                <w:sz w:val="20"/>
                <w:lang w:eastAsia="en-US"/>
              </w:rPr>
              <w:t xml:space="preserve">(ИНН </w:t>
            </w:r>
            <w:r w:rsidRPr="00862E14">
              <w:rPr>
                <w:sz w:val="20"/>
              </w:rPr>
              <w:t>5215010375)</w:t>
            </w:r>
          </w:p>
        </w:tc>
      </w:tr>
      <w:tr w:rsidR="00862E14" w:rsidRPr="00862E14" w:rsidTr="00862E14">
        <w:trPr>
          <w:gridAfter w:val="2"/>
          <w:wAfter w:w="634" w:type="dxa"/>
          <w:trHeight w:val="360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Местонахождение         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1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606303, Нижегородская область, </w:t>
            </w:r>
            <w:proofErr w:type="spellStart"/>
            <w:r w:rsidRPr="00862E14">
              <w:rPr>
                <w:sz w:val="20"/>
              </w:rPr>
              <w:t>Дальнеконстантиновский</w:t>
            </w:r>
            <w:proofErr w:type="spellEnd"/>
            <w:r w:rsidRPr="00862E14">
              <w:rPr>
                <w:sz w:val="20"/>
              </w:rPr>
              <w:t xml:space="preserve"> муниципальный район, с. Богоявление, ул. Шоссейная д. 36, офис 2</w:t>
            </w:r>
          </w:p>
        </w:tc>
      </w:tr>
      <w:tr w:rsidR="00862E14" w:rsidRPr="00862E14" w:rsidTr="00862E14">
        <w:trPr>
          <w:gridAfter w:val="2"/>
          <w:wAfter w:w="634" w:type="dxa"/>
          <w:trHeight w:val="338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Наименование            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1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62E14" w:rsidRPr="00862E14" w:rsidTr="00862E14">
        <w:trPr>
          <w:gridAfter w:val="2"/>
          <w:wAfter w:w="634" w:type="dxa"/>
          <w:trHeight w:val="360"/>
        </w:trPr>
        <w:tc>
          <w:tcPr>
            <w:tcW w:w="3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Местонахождение         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1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2. Объем подачи воды</w:t>
            </w:r>
          </w:p>
        </w:tc>
      </w:tr>
      <w:tr w:rsidR="00862E14" w:rsidRPr="00862E14" w:rsidTr="00862E14">
        <w:trPr>
          <w:gridAfter w:val="2"/>
          <w:wAfter w:w="634" w:type="dxa"/>
          <w:trHeight w:val="269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2"/>
          <w:wAfter w:w="634" w:type="dxa"/>
          <w:trHeight w:val="296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62E14">
              <w:rPr>
                <w:sz w:val="20"/>
              </w:rPr>
              <w:t>Подано воды всего, тыс. м</w:t>
            </w:r>
            <w:r w:rsidRPr="00862E14">
              <w:rPr>
                <w:sz w:val="20"/>
                <w:vertAlign w:val="superscript"/>
              </w:rPr>
              <w:t>3</w:t>
            </w:r>
            <w:r w:rsidRPr="00862E14">
              <w:rPr>
                <w:sz w:val="20"/>
              </w:rPr>
              <w:t xml:space="preserve"> в том числе: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46,68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46,68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46,68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46,68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46,68</w:t>
            </w:r>
          </w:p>
        </w:tc>
      </w:tr>
      <w:tr w:rsidR="00862E14" w:rsidRPr="00862E14" w:rsidTr="00862E14">
        <w:trPr>
          <w:gridAfter w:val="2"/>
          <w:wAfter w:w="634" w:type="dxa"/>
          <w:trHeight w:val="296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>- населению,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38,26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38,26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38,26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38,26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38,26</w:t>
            </w:r>
          </w:p>
        </w:tc>
      </w:tr>
      <w:tr w:rsidR="00862E14" w:rsidRPr="00862E14" w:rsidTr="00862E14">
        <w:trPr>
          <w:gridAfter w:val="2"/>
          <w:wAfter w:w="634" w:type="dxa"/>
          <w:trHeight w:val="296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2,79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2,79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2,79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2,79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2,79</w:t>
            </w:r>
          </w:p>
        </w:tc>
      </w:tr>
      <w:tr w:rsidR="00862E14" w:rsidRPr="00862E14" w:rsidTr="00862E14">
        <w:trPr>
          <w:gridAfter w:val="2"/>
          <w:wAfter w:w="634" w:type="dxa"/>
          <w:trHeight w:val="296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5,63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5,63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5,63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5,63</w:t>
            </w:r>
          </w:p>
        </w:tc>
      </w:tr>
      <w:tr w:rsidR="00862E14" w:rsidRPr="00862E14" w:rsidTr="00862E14">
        <w:trPr>
          <w:gridAfter w:val="2"/>
          <w:wAfter w:w="634" w:type="dxa"/>
          <w:trHeight w:val="296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96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62E14" w:rsidRPr="00862E14" w:rsidTr="00862E14">
        <w:trPr>
          <w:gridAfter w:val="2"/>
          <w:wAfter w:w="634" w:type="dxa"/>
          <w:trHeight w:val="223"/>
        </w:trPr>
        <w:tc>
          <w:tcPr>
            <w:tcW w:w="339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Всего сумма, тыс. руб.  </w:t>
            </w:r>
          </w:p>
        </w:tc>
      </w:tr>
      <w:tr w:rsidR="00862E14" w:rsidRPr="00862E14" w:rsidTr="00862E14">
        <w:trPr>
          <w:gridAfter w:val="2"/>
          <w:wAfter w:w="634" w:type="dxa"/>
          <w:trHeight w:val="255"/>
        </w:trPr>
        <w:tc>
          <w:tcPr>
            <w:tcW w:w="339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77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  Другие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источники </w:t>
            </w:r>
          </w:p>
        </w:tc>
        <w:tc>
          <w:tcPr>
            <w:tcW w:w="162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631,34   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631,34   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184,75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184,75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с 01.01.2019 по 31.12.2019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01.01.2019 по 31.12.2019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21,91   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21,91   </w:t>
            </w:r>
          </w:p>
        </w:tc>
      </w:tr>
      <w:tr w:rsidR="00862E14" w:rsidRPr="00862E14" w:rsidTr="00862E14">
        <w:trPr>
          <w:gridAfter w:val="1"/>
          <w:wAfter w:w="44" w:type="dxa"/>
          <w:trHeight w:val="144"/>
        </w:trPr>
        <w:tc>
          <w:tcPr>
            <w:tcW w:w="51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940,46   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940,46 </w:t>
            </w:r>
          </w:p>
        </w:tc>
        <w:tc>
          <w:tcPr>
            <w:tcW w:w="590" w:type="dxa"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649,71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649,71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189,12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189,12</w:t>
            </w:r>
          </w:p>
        </w:tc>
      </w:tr>
      <w:tr w:rsidR="00862E14" w:rsidRPr="00862E14" w:rsidTr="00862E14">
        <w:trPr>
          <w:gridAfter w:val="2"/>
          <w:wAfter w:w="634" w:type="dxa"/>
          <w:trHeight w:val="60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23,84   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23,84   </w:t>
            </w:r>
          </w:p>
        </w:tc>
      </w:tr>
      <w:tr w:rsidR="00862E14" w:rsidRPr="00862E14" w:rsidTr="00862E14">
        <w:trPr>
          <w:gridAfter w:val="1"/>
          <w:wAfter w:w="44" w:type="dxa"/>
          <w:trHeight w:val="144"/>
        </w:trPr>
        <w:tc>
          <w:tcPr>
            <w:tcW w:w="516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965,13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965,13</w:t>
            </w:r>
          </w:p>
        </w:tc>
        <w:tc>
          <w:tcPr>
            <w:tcW w:w="590" w:type="dxa"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78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669,69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669,69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194,72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194,72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26,05   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26,05   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992,92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992,92 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689,66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689,66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200,48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200,48</w:t>
            </w:r>
          </w:p>
        </w:tc>
      </w:tr>
      <w:tr w:rsidR="00862E14" w:rsidRPr="00862E14" w:rsidTr="00862E14">
        <w:trPr>
          <w:gridAfter w:val="2"/>
          <w:wAfter w:w="634" w:type="dxa"/>
          <w:trHeight w:val="556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28,54   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28,54   </w:t>
            </w:r>
          </w:p>
        </w:tc>
      </w:tr>
      <w:tr w:rsidR="00862E14" w:rsidRPr="00862E14" w:rsidTr="00862E14">
        <w:trPr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1021,14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1021,14   </w:t>
            </w:r>
          </w:p>
        </w:tc>
        <w:tc>
          <w:tcPr>
            <w:tcW w:w="634" w:type="dxa"/>
            <w:gridSpan w:val="2"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710,23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710,23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206,42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206,42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102,46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E14">
              <w:rPr>
                <w:rFonts w:ascii="Times New Roman" w:hAnsi="Times New Roman" w:cs="Times New Roman"/>
                <w:sz w:val="20"/>
                <w:szCs w:val="20"/>
              </w:rPr>
              <w:t>с 01.01.2023 по 31.12.2023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31,35   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31,35   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1050,46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1050,46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4970,11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4970,11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862E14" w:rsidRPr="00862E14" w:rsidTr="00862E14">
        <w:trPr>
          <w:gridAfter w:val="2"/>
          <w:wAfter w:w="634" w:type="dxa"/>
          <w:trHeight w:val="360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62E14">
              <w:rPr>
                <w:sz w:val="20"/>
              </w:rPr>
              <w:t xml:space="preserve">  </w:t>
            </w:r>
            <w:r w:rsidRPr="00862E14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862E14" w:rsidRPr="00862E14" w:rsidTr="00862E14">
        <w:trPr>
          <w:gridAfter w:val="2"/>
          <w:wAfter w:w="634" w:type="dxa"/>
          <w:trHeight w:val="223"/>
        </w:trPr>
        <w:tc>
          <w:tcPr>
            <w:tcW w:w="339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Всего сумма, тыс. руб.  </w:t>
            </w:r>
          </w:p>
        </w:tc>
      </w:tr>
      <w:tr w:rsidR="00862E14" w:rsidRPr="00862E14" w:rsidTr="00862E14">
        <w:trPr>
          <w:gridAfter w:val="2"/>
          <w:wAfter w:w="634" w:type="dxa"/>
          <w:trHeight w:val="255"/>
        </w:trPr>
        <w:tc>
          <w:tcPr>
            <w:tcW w:w="339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77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  Другие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источники </w:t>
            </w:r>
          </w:p>
        </w:tc>
        <w:tc>
          <w:tcPr>
            <w:tcW w:w="162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На период с 01.01.2019 по 31.12.2019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161,14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161,14</w:t>
            </w:r>
          </w:p>
        </w:tc>
      </w:tr>
      <w:tr w:rsidR="00862E14" w:rsidRPr="00862E14" w:rsidTr="00862E14">
        <w:trPr>
          <w:gridAfter w:val="1"/>
          <w:wAfter w:w="44" w:type="dxa"/>
          <w:trHeight w:val="144"/>
        </w:trPr>
        <w:tc>
          <w:tcPr>
            <w:tcW w:w="51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161,14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161,14</w:t>
            </w:r>
          </w:p>
        </w:tc>
        <w:tc>
          <w:tcPr>
            <w:tcW w:w="590" w:type="dxa"/>
            <w:vAlign w:val="center"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2"/>
          <w:wAfter w:w="634" w:type="dxa"/>
          <w:trHeight w:val="315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164,95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164,95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516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164,95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164,95</w:t>
            </w:r>
          </w:p>
        </w:tc>
      </w:tr>
      <w:tr w:rsidR="00862E14" w:rsidRPr="00862E14" w:rsidTr="00862E14">
        <w:trPr>
          <w:gridAfter w:val="2"/>
          <w:wAfter w:w="634" w:type="dxa"/>
          <w:trHeight w:val="178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169,83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169,83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169,83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169,83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174,86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174,86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174,86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174,86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Текущий ремонт и техническое обслуживание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180,03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180,03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180,03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180,03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850,81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850,81</w:t>
            </w:r>
          </w:p>
        </w:tc>
      </w:tr>
      <w:tr w:rsidR="00862E14" w:rsidRPr="00862E14" w:rsidTr="00862E14">
        <w:trPr>
          <w:gridAfter w:val="2"/>
          <w:wAfter w:w="634" w:type="dxa"/>
          <w:trHeight w:val="360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62E14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862E14" w:rsidRPr="00862E14" w:rsidTr="00862E14">
        <w:trPr>
          <w:gridAfter w:val="2"/>
          <w:wAfter w:w="634" w:type="dxa"/>
          <w:trHeight w:val="223"/>
        </w:trPr>
        <w:tc>
          <w:tcPr>
            <w:tcW w:w="339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Всего сумма, тыс. руб.  </w:t>
            </w:r>
          </w:p>
        </w:tc>
      </w:tr>
      <w:tr w:rsidR="00862E14" w:rsidRPr="00862E14" w:rsidTr="00862E14">
        <w:trPr>
          <w:gridAfter w:val="2"/>
          <w:wAfter w:w="634" w:type="dxa"/>
          <w:trHeight w:val="255"/>
        </w:trPr>
        <w:tc>
          <w:tcPr>
            <w:tcW w:w="339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77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  Другие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источники </w:t>
            </w:r>
          </w:p>
        </w:tc>
        <w:tc>
          <w:tcPr>
            <w:tcW w:w="162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51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516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78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360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862E14">
              <w:rPr>
                <w:sz w:val="20"/>
              </w:rPr>
              <w:t xml:space="preserve">    </w:t>
            </w:r>
            <w:r w:rsidRPr="00862E1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862E14">
              <w:rPr>
                <w:i/>
                <w:sz w:val="20"/>
              </w:rPr>
              <w:t>энергетической</w:t>
            </w:r>
            <w:proofErr w:type="gramEnd"/>
            <w:r w:rsidRPr="00862E14">
              <w:rPr>
                <w:i/>
                <w:sz w:val="20"/>
              </w:rPr>
              <w:t xml:space="preserve"> 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862E14">
              <w:rPr>
                <w:sz w:val="20"/>
              </w:rPr>
              <w:t xml:space="preserve">   </w:t>
            </w:r>
          </w:p>
        </w:tc>
      </w:tr>
      <w:tr w:rsidR="00862E14" w:rsidRPr="00862E14" w:rsidTr="00862E14">
        <w:trPr>
          <w:gridAfter w:val="2"/>
          <w:wAfter w:w="634" w:type="dxa"/>
          <w:trHeight w:val="223"/>
        </w:trPr>
        <w:tc>
          <w:tcPr>
            <w:tcW w:w="339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Всего сумма, тыс. руб.  </w:t>
            </w:r>
          </w:p>
        </w:tc>
      </w:tr>
      <w:tr w:rsidR="00862E14" w:rsidRPr="00862E14" w:rsidTr="00862E14">
        <w:trPr>
          <w:gridAfter w:val="2"/>
          <w:wAfter w:w="634" w:type="dxa"/>
          <w:trHeight w:val="273"/>
        </w:trPr>
        <w:tc>
          <w:tcPr>
            <w:tcW w:w="339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77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  Другие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источники </w:t>
            </w:r>
          </w:p>
        </w:tc>
        <w:tc>
          <w:tcPr>
            <w:tcW w:w="162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51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516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78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862E1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62E14" w:rsidRPr="00862E14" w:rsidTr="00862E14">
        <w:trPr>
          <w:gridAfter w:val="2"/>
          <w:wAfter w:w="634" w:type="dxa"/>
          <w:trHeight w:val="223"/>
        </w:trPr>
        <w:tc>
          <w:tcPr>
            <w:tcW w:w="339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09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2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Всего сумма, тыс. руб.  </w:t>
            </w:r>
          </w:p>
        </w:tc>
      </w:tr>
      <w:tr w:rsidR="00862E14" w:rsidRPr="00862E14" w:rsidTr="00862E14">
        <w:trPr>
          <w:gridAfter w:val="2"/>
          <w:wAfter w:w="634" w:type="dxa"/>
          <w:trHeight w:val="255"/>
        </w:trPr>
        <w:tc>
          <w:tcPr>
            <w:tcW w:w="339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77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  Другие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источники </w:t>
            </w:r>
          </w:p>
        </w:tc>
        <w:tc>
          <w:tcPr>
            <w:tcW w:w="1625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51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01.01.2019 по 31.12.2019: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3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5168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6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78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7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Итого на период с 01.01.2023 по 31.12.2023:                              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1"/>
        </w:trPr>
        <w:tc>
          <w:tcPr>
            <w:tcW w:w="512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     </w:t>
            </w:r>
            <w:r w:rsidRPr="00862E1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862E14" w:rsidRPr="00862E14" w:rsidTr="00862E14">
        <w:trPr>
          <w:gridAfter w:val="2"/>
          <w:wAfter w:w="634" w:type="dxa"/>
          <w:trHeight w:val="215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показателя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862E14">
              <w:rPr>
                <w:sz w:val="20"/>
              </w:rPr>
              <w:t>Ед</w:t>
            </w:r>
            <w:proofErr w:type="gramStart"/>
            <w:r w:rsidRPr="00862E14">
              <w:rPr>
                <w:sz w:val="20"/>
              </w:rPr>
              <w:t>.и</w:t>
            </w:r>
            <w:proofErr w:type="gramEnd"/>
            <w:r w:rsidRPr="00862E14">
              <w:rPr>
                <w:sz w:val="20"/>
              </w:rPr>
              <w:t>зм</w:t>
            </w:r>
            <w:proofErr w:type="spellEnd"/>
            <w:r w:rsidRPr="00862E14">
              <w:rPr>
                <w:sz w:val="20"/>
              </w:rPr>
              <w:t>.</w:t>
            </w:r>
          </w:p>
        </w:tc>
        <w:tc>
          <w:tcPr>
            <w:tcW w:w="118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62E14">
              <w:rPr>
                <w:sz w:val="18"/>
                <w:szCs w:val="18"/>
              </w:rPr>
              <w:t xml:space="preserve">На период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62E14">
              <w:rPr>
                <w:sz w:val="18"/>
                <w:szCs w:val="18"/>
              </w:rPr>
              <w:t>с 01.01.2019 по 31.12.2019</w:t>
            </w:r>
          </w:p>
        </w:tc>
        <w:tc>
          <w:tcPr>
            <w:tcW w:w="118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62E14">
              <w:rPr>
                <w:sz w:val="18"/>
                <w:szCs w:val="18"/>
              </w:rPr>
              <w:t xml:space="preserve">На период </w:t>
            </w:r>
            <w:r w:rsidRPr="00862E14">
              <w:rPr>
                <w:sz w:val="18"/>
                <w:szCs w:val="18"/>
              </w:rPr>
              <w:br/>
              <w:t>с 01.01.2020 по 31.12.2020</w:t>
            </w:r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62E14">
              <w:rPr>
                <w:sz w:val="18"/>
                <w:szCs w:val="18"/>
              </w:rPr>
              <w:t xml:space="preserve">На период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62E14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0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62E14">
              <w:rPr>
                <w:sz w:val="18"/>
                <w:szCs w:val="18"/>
              </w:rPr>
              <w:t>На период с 01.01.2022 по 31.12.2022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862E14">
              <w:rPr>
                <w:sz w:val="18"/>
                <w:szCs w:val="18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Показатели качества воды</w:t>
            </w:r>
          </w:p>
        </w:tc>
      </w:tr>
      <w:tr w:rsidR="00862E14" w:rsidRPr="00862E14" w:rsidTr="00862E14">
        <w:trPr>
          <w:gridAfter w:val="2"/>
          <w:wAfter w:w="634" w:type="dxa"/>
          <w:trHeight w:val="2111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%</w:t>
            </w:r>
          </w:p>
        </w:tc>
        <w:tc>
          <w:tcPr>
            <w:tcW w:w="118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1039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%</w:t>
            </w:r>
          </w:p>
        </w:tc>
        <w:tc>
          <w:tcPr>
            <w:tcW w:w="118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76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862E14" w:rsidRPr="00862E14" w:rsidTr="00862E14">
        <w:trPr>
          <w:gridAfter w:val="2"/>
          <w:wAfter w:w="634" w:type="dxa"/>
          <w:trHeight w:val="845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</w:t>
            </w:r>
            <w:r w:rsidRPr="00862E14">
              <w:rPr>
                <w:sz w:val="20"/>
              </w:rPr>
              <w:lastRenderedPageBreak/>
              <w:t xml:space="preserve">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ед./</w:t>
            </w:r>
            <w:proofErr w:type="gramStart"/>
            <w:r w:rsidRPr="00862E14">
              <w:rPr>
                <w:sz w:val="20"/>
              </w:rPr>
              <w:t>км</w:t>
            </w:r>
            <w:proofErr w:type="gramEnd"/>
          </w:p>
        </w:tc>
        <w:tc>
          <w:tcPr>
            <w:tcW w:w="118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%</w:t>
            </w:r>
          </w:p>
        </w:tc>
        <w:tc>
          <w:tcPr>
            <w:tcW w:w="118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2"/>
          <w:wAfter w:w="634" w:type="dxa"/>
          <w:trHeight w:val="705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кВт*</w:t>
            </w:r>
            <w:proofErr w:type="gramStart"/>
            <w:r w:rsidRPr="00862E14">
              <w:rPr>
                <w:sz w:val="20"/>
              </w:rPr>
              <w:t>ч</w:t>
            </w:r>
            <w:proofErr w:type="gramEnd"/>
            <w:r w:rsidRPr="00862E14">
              <w:rPr>
                <w:sz w:val="20"/>
              </w:rPr>
              <w:t>/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куб. м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81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0,95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0,95</w:t>
            </w:r>
          </w:p>
        </w:tc>
        <w:tc>
          <w:tcPr>
            <w:tcW w:w="103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0,95</w:t>
            </w:r>
          </w:p>
        </w:tc>
        <w:tc>
          <w:tcPr>
            <w:tcW w:w="10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0,95</w:t>
            </w:r>
          </w:p>
        </w:tc>
        <w:tc>
          <w:tcPr>
            <w:tcW w:w="103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0,95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339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0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кВт*</w:t>
            </w:r>
            <w:proofErr w:type="gramStart"/>
            <w:r w:rsidRPr="00862E14">
              <w:rPr>
                <w:sz w:val="20"/>
              </w:rPr>
              <w:t>ч</w:t>
            </w:r>
            <w:proofErr w:type="gramEnd"/>
            <w:r w:rsidRPr="00862E14">
              <w:rPr>
                <w:sz w:val="20"/>
              </w:rPr>
              <w:t>/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куб. м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181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18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03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03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034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9892" w:type="dxa"/>
            <w:gridSpan w:val="1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862E14" w:rsidRPr="00862E14" w:rsidTr="00862E14">
        <w:trPr>
          <w:gridAfter w:val="2"/>
          <w:wAfter w:w="634" w:type="dxa"/>
          <w:trHeight w:val="215"/>
        </w:trPr>
        <w:tc>
          <w:tcPr>
            <w:tcW w:w="472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За период с 01.01.2019 по 31.12.2019</w:t>
            </w:r>
          </w:p>
        </w:tc>
        <w:tc>
          <w:tcPr>
            <w:tcW w:w="516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472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516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472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516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472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516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472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За период с 01.01.2023 по 31.12.2023</w:t>
            </w:r>
          </w:p>
        </w:tc>
        <w:tc>
          <w:tcPr>
            <w:tcW w:w="516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212"/>
        </w:trPr>
        <w:tc>
          <w:tcPr>
            <w:tcW w:w="4725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5167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360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862E14">
              <w:rPr>
                <w:sz w:val="20"/>
              </w:rPr>
              <w:t xml:space="preserve">        </w:t>
            </w:r>
            <w:r w:rsidRPr="00862E14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 xml:space="preserve">                         производственной программы</w:t>
            </w:r>
            <w:r w:rsidRPr="00862E14">
              <w:rPr>
                <w:sz w:val="20"/>
              </w:rPr>
              <w:t xml:space="preserve">                         </w:t>
            </w:r>
          </w:p>
        </w:tc>
      </w:tr>
      <w:tr w:rsidR="00862E14" w:rsidRPr="00862E14" w:rsidTr="00862E14">
        <w:trPr>
          <w:gridAfter w:val="2"/>
          <w:wAfter w:w="634" w:type="dxa"/>
          <w:trHeight w:val="478"/>
        </w:trPr>
        <w:tc>
          <w:tcPr>
            <w:tcW w:w="826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62E14">
              <w:rPr>
                <w:sz w:val="20"/>
              </w:rPr>
              <w:t xml:space="preserve">Всего сумма, </w:t>
            </w:r>
          </w:p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тыс. руб.  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826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На период с 01.01.2019 по 31.12.2019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1103,60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826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1132,09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826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1164,75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826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1198,01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826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На период с 01.01.2023 по 31.12.2023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1232,49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8267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6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5830,94</w:t>
            </w:r>
          </w:p>
        </w:tc>
      </w:tr>
      <w:tr w:rsidR="00862E14" w:rsidRPr="00862E14" w:rsidTr="00862E14">
        <w:trPr>
          <w:gridAfter w:val="2"/>
          <w:wAfter w:w="634" w:type="dxa"/>
          <w:trHeight w:val="360"/>
        </w:trPr>
        <w:tc>
          <w:tcPr>
            <w:tcW w:w="9892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     </w:t>
            </w:r>
            <w:r w:rsidRPr="00862E1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862E14">
              <w:rPr>
                <w:sz w:val="20"/>
              </w:rPr>
              <w:t xml:space="preserve">                         </w:t>
            </w:r>
          </w:p>
        </w:tc>
      </w:tr>
      <w:tr w:rsidR="00862E14" w:rsidRPr="00862E14" w:rsidTr="00862E14">
        <w:trPr>
          <w:gridAfter w:val="2"/>
          <w:wAfter w:w="634" w:type="dxa"/>
          <w:trHeight w:val="372"/>
        </w:trPr>
        <w:tc>
          <w:tcPr>
            <w:tcW w:w="738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  2017 год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738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Объем подачи воды, тыс. куб. м</w:t>
            </w:r>
          </w:p>
        </w:tc>
        <w:tc>
          <w:tcPr>
            <w:tcW w:w="25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57,70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738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5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1060,70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738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5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2"/>
          <w:wAfter w:w="634" w:type="dxa"/>
          <w:trHeight w:val="144"/>
        </w:trPr>
        <w:tc>
          <w:tcPr>
            <w:tcW w:w="738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5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1060,70</w:t>
            </w:r>
          </w:p>
        </w:tc>
      </w:tr>
    </w:tbl>
    <w:p w:rsidR="00A1039E" w:rsidRDefault="00A1039E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93F0C" w:rsidRDefault="00193F0C" w:rsidP="00193F0C">
      <w:pPr>
        <w:tabs>
          <w:tab w:val="left" w:pos="1897"/>
        </w:tabs>
        <w:rPr>
          <w:bCs/>
          <w:sz w:val="20"/>
          <w:szCs w:val="24"/>
        </w:rPr>
      </w:pPr>
    </w:p>
    <w:p w:rsidR="00715B16" w:rsidRPr="00A204F4" w:rsidRDefault="00715B16" w:rsidP="00A204F4">
      <w:pPr>
        <w:tabs>
          <w:tab w:val="left" w:pos="1897"/>
        </w:tabs>
        <w:spacing w:line="276" w:lineRule="auto"/>
        <w:rPr>
          <w:sz w:val="20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62E14" w:rsidRDefault="00862E1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62E14" w:rsidRDefault="00862E1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62E14" w:rsidRDefault="00862E1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62E14" w:rsidRDefault="00862E14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310556" w:rsidTr="004E6CDB">
        <w:trPr>
          <w:gridAfter w:val="1"/>
          <w:wAfter w:w="11" w:type="dxa"/>
        </w:trPr>
        <w:tc>
          <w:tcPr>
            <w:tcW w:w="528" w:type="dxa"/>
          </w:tcPr>
          <w:p w:rsidR="00310556" w:rsidRDefault="00310556" w:rsidP="004E6CDB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310556" w:rsidRDefault="00310556" w:rsidP="004E6CDB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310556" w:rsidRDefault="00310556" w:rsidP="00A204F4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310556" w:rsidRDefault="00310556" w:rsidP="004E6CDB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310556" w:rsidRPr="00CB1B90" w:rsidRDefault="00310556" w:rsidP="004E6CDB">
            <w:pPr>
              <w:ind w:left="3552"/>
              <w:jc w:val="center"/>
              <w:rPr>
                <w:lang w:val="en-US"/>
              </w:rPr>
            </w:pPr>
            <w:r w:rsidRPr="00A204F4">
              <w:t xml:space="preserve">от </w:t>
            </w:r>
            <w:r w:rsidR="00A204F4" w:rsidRPr="00A204F4">
              <w:t xml:space="preserve">18 декабря </w:t>
            </w:r>
            <w:r w:rsidRPr="00A204F4">
              <w:t>2018 г.</w:t>
            </w:r>
            <w:r w:rsidRPr="00D74902">
              <w:t xml:space="preserve"> № </w:t>
            </w:r>
            <w:r w:rsidR="0098411C">
              <w:t>53/76</w:t>
            </w:r>
            <w:bookmarkStart w:id="0" w:name="_GoBack"/>
            <w:bookmarkEnd w:id="0"/>
          </w:p>
        </w:tc>
      </w:tr>
      <w:tr w:rsidR="00310556" w:rsidRPr="006161EA" w:rsidTr="004E6CDB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310556" w:rsidRPr="00715B16" w:rsidRDefault="00310556" w:rsidP="004E6C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310556" w:rsidRPr="00310556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55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310556" w:rsidRPr="00310556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556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310556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556">
              <w:rPr>
                <w:b/>
                <w:sz w:val="24"/>
                <w:szCs w:val="24"/>
              </w:rPr>
              <w:t>(без учета очистки сточных вод)</w:t>
            </w:r>
          </w:p>
          <w:p w:rsidR="00310556" w:rsidRPr="00C15EF7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10556" w:rsidRDefault="00310556" w:rsidP="00862E14">
      <w:pPr>
        <w:tabs>
          <w:tab w:val="left" w:pos="1897"/>
        </w:tabs>
        <w:jc w:val="center"/>
        <w:rPr>
          <w:bCs/>
          <w:sz w:val="20"/>
          <w:szCs w:val="24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</w:t>
      </w:r>
      <w:r w:rsidRPr="00FA37F8">
        <w:rPr>
          <w:sz w:val="24"/>
          <w:szCs w:val="24"/>
          <w:lang w:eastAsia="en-US"/>
        </w:rPr>
        <w:t>01.2019 г. по 31.12.20</w:t>
      </w:r>
      <w:r>
        <w:rPr>
          <w:sz w:val="24"/>
          <w:szCs w:val="24"/>
          <w:lang w:eastAsia="en-US"/>
        </w:rPr>
        <w:t>23 г.</w:t>
      </w:r>
    </w:p>
    <w:tbl>
      <w:tblPr>
        <w:tblW w:w="119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57"/>
        <w:gridCol w:w="29"/>
        <w:gridCol w:w="272"/>
        <w:gridCol w:w="903"/>
        <w:gridCol w:w="451"/>
        <w:gridCol w:w="151"/>
        <w:gridCol w:w="87"/>
        <w:gridCol w:w="966"/>
        <w:gridCol w:w="150"/>
        <w:gridCol w:w="873"/>
        <w:gridCol w:w="30"/>
        <w:gridCol w:w="450"/>
        <w:gridCol w:w="603"/>
        <w:gridCol w:w="450"/>
        <w:gridCol w:w="301"/>
        <w:gridCol w:w="159"/>
        <w:gridCol w:w="144"/>
        <w:gridCol w:w="1053"/>
        <w:gridCol w:w="1992"/>
      </w:tblGrid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862E14" w:rsidRPr="00862E14" w:rsidTr="00862E14">
        <w:trPr>
          <w:gridAfter w:val="1"/>
          <w:wAfter w:w="1993" w:type="dxa"/>
          <w:trHeight w:val="843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76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862E14">
              <w:rPr>
                <w:rFonts w:eastAsiaTheme="minorHAnsi"/>
                <w:sz w:val="20"/>
                <w:lang w:eastAsia="en-US"/>
              </w:rPr>
              <w:t xml:space="preserve">МУНИЦИПАЛЬНОЕ УНИТАРНОЕ ПРЕДПРИЯТИЕ ЖИЛИЩНО-КОММУНАЛЬНОГО ХОЗЯЙСТВА «БОГОЯВЛЕНСКОЕ» МУНИЦИПАЛЬНОГО ОБРАЗОВАНИЯ БОГОЯВЛЕНСКИЙ СЕЛЬСКИЙ СОВЕТ </w:t>
            </w:r>
            <w:r w:rsidRPr="00862E14">
              <w:rPr>
                <w:sz w:val="20"/>
                <w:lang w:eastAsia="en-US"/>
              </w:rPr>
              <w:t xml:space="preserve">(ИНН </w:t>
            </w:r>
            <w:r w:rsidRPr="00862E14">
              <w:rPr>
                <w:sz w:val="20"/>
              </w:rPr>
              <w:t>5215010375)</w:t>
            </w:r>
          </w:p>
        </w:tc>
      </w:tr>
      <w:tr w:rsidR="00862E14" w:rsidRPr="00862E14" w:rsidTr="00862E14">
        <w:trPr>
          <w:gridAfter w:val="1"/>
          <w:wAfter w:w="1993" w:type="dxa"/>
          <w:trHeight w:val="528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76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62E14" w:rsidRPr="00862E14" w:rsidRDefault="00862E14" w:rsidP="00862E14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606303, Нижегородская область, </w:t>
            </w:r>
            <w:proofErr w:type="spellStart"/>
            <w:r w:rsidRPr="00862E14">
              <w:rPr>
                <w:sz w:val="20"/>
              </w:rPr>
              <w:t>Дальнеконстантиновский</w:t>
            </w:r>
            <w:proofErr w:type="spellEnd"/>
            <w:r w:rsidRPr="00862E14">
              <w:rPr>
                <w:sz w:val="20"/>
              </w:rPr>
              <w:t xml:space="preserve"> муниципальный район, с. Богоявление, ул. Шоссейная д. 36, офис 2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7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7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862E14">
              <w:rPr>
                <w:sz w:val="20"/>
              </w:rPr>
              <w:t>Нижний Новгород, Кремль, корпус 1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2. Объем транспортируемых сточных вод</w:t>
            </w:r>
          </w:p>
        </w:tc>
      </w:tr>
      <w:tr w:rsidR="00862E14" w:rsidRPr="00862E14" w:rsidTr="00862E14">
        <w:trPr>
          <w:gridAfter w:val="1"/>
          <w:wAfter w:w="1992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услуги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1"/>
          <w:wAfter w:w="1992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Принято сточных вод всего, тыс. м</w:t>
            </w:r>
            <w:r w:rsidRPr="00862E14">
              <w:rPr>
                <w:sz w:val="20"/>
                <w:vertAlign w:val="superscript"/>
              </w:rPr>
              <w:t>3</w:t>
            </w:r>
            <w:r w:rsidRPr="00862E14">
              <w:rPr>
                <w:sz w:val="20"/>
              </w:rPr>
              <w:t>, в том числе: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40,46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40,46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40,46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40,46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40,46</w:t>
            </w:r>
          </w:p>
        </w:tc>
      </w:tr>
      <w:tr w:rsidR="00862E14" w:rsidRPr="00862E14" w:rsidTr="00862E14">
        <w:trPr>
          <w:gridAfter w:val="1"/>
          <w:wAfter w:w="1992" w:type="dxa"/>
          <w:trHeight w:val="131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i/>
                <w:iCs/>
                <w:sz w:val="20"/>
                <w:lang w:eastAsia="en-US"/>
              </w:rPr>
            </w:pPr>
            <w:r w:rsidRPr="00862E14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31,23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31,23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31,23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31,23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31,23</w:t>
            </w:r>
          </w:p>
        </w:tc>
      </w:tr>
      <w:tr w:rsidR="00862E14" w:rsidRPr="00862E14" w:rsidTr="00862E14">
        <w:trPr>
          <w:gridAfter w:val="1"/>
          <w:wAfter w:w="1992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i/>
                <w:iCs/>
                <w:sz w:val="20"/>
                <w:lang w:eastAsia="en-US"/>
              </w:rPr>
            </w:pPr>
            <w:r w:rsidRPr="00862E14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2,80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2,80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2,80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2,80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E14" w:rsidRPr="00862E14" w:rsidRDefault="00862E14" w:rsidP="00862E14">
            <w:pPr>
              <w:jc w:val="center"/>
              <w:rPr>
                <w:color w:val="000000"/>
                <w:sz w:val="20"/>
                <w:lang w:eastAsia="en-US"/>
              </w:rPr>
            </w:pPr>
            <w:r w:rsidRPr="00862E14">
              <w:rPr>
                <w:color w:val="000000"/>
                <w:sz w:val="20"/>
              </w:rPr>
              <w:t>2,80</w:t>
            </w:r>
          </w:p>
        </w:tc>
      </w:tr>
      <w:tr w:rsidR="00862E14" w:rsidRPr="00862E14" w:rsidTr="00862E14">
        <w:trPr>
          <w:gridAfter w:val="1"/>
          <w:wAfter w:w="1992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i/>
                <w:iCs/>
                <w:sz w:val="20"/>
                <w:lang w:eastAsia="en-US"/>
              </w:rPr>
            </w:pPr>
            <w:r w:rsidRPr="00862E14">
              <w:rPr>
                <w:i/>
                <w:iCs/>
                <w:sz w:val="20"/>
              </w:rPr>
              <w:t>- прочие потребители,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6,43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6,43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6,43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6,43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6,43</w:t>
            </w:r>
          </w:p>
        </w:tc>
      </w:tr>
      <w:tr w:rsidR="00862E14" w:rsidRPr="00862E14" w:rsidTr="00862E14">
        <w:trPr>
          <w:gridAfter w:val="1"/>
          <w:wAfter w:w="1992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i/>
                <w:iCs/>
                <w:sz w:val="20"/>
                <w:lang w:eastAsia="en-US"/>
              </w:rPr>
            </w:pPr>
            <w:r w:rsidRPr="00862E14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2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iCs/>
                <w:sz w:val="20"/>
                <w:lang w:eastAsia="en-US"/>
              </w:rPr>
            </w:pPr>
            <w:r w:rsidRPr="00862E14">
              <w:rPr>
                <w:iCs/>
                <w:sz w:val="20"/>
              </w:rPr>
              <w:t xml:space="preserve">Пропущено через очистные сооружения, </w:t>
            </w:r>
            <w:r w:rsidRPr="00862E14">
              <w:rPr>
                <w:sz w:val="20"/>
              </w:rPr>
              <w:t>тыс. м</w:t>
            </w:r>
            <w:r w:rsidRPr="00862E14">
              <w:rPr>
                <w:sz w:val="20"/>
                <w:vertAlign w:val="superscript"/>
              </w:rPr>
              <w:t>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2" w:type="dxa"/>
          <w:trHeight w:val="144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vertAlign w:val="superscript"/>
                <w:lang w:eastAsia="en-US"/>
              </w:rPr>
            </w:pPr>
            <w:r w:rsidRPr="00862E14">
              <w:rPr>
                <w:sz w:val="20"/>
              </w:rPr>
              <w:t>Передано сточных вод на сторону, тыс. м</w:t>
            </w:r>
            <w:r w:rsidRPr="00862E14">
              <w:rPr>
                <w:sz w:val="20"/>
                <w:vertAlign w:val="superscript"/>
              </w:rPr>
              <w:t>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мероприятий</w:t>
            </w:r>
          </w:p>
        </w:tc>
        <w:tc>
          <w:tcPr>
            <w:tcW w:w="1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9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 xml:space="preserve">Всего сумма, 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тыс. руб.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8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Другие источники</w:t>
            </w:r>
          </w:p>
        </w:tc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1"/>
          <w:wAfter w:w="1993" w:type="dxa"/>
          <w:trHeight w:val="570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275,79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275,79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195,89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198,89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740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01.01.2019 по 31.12.2019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4,76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4,76</w:t>
            </w:r>
          </w:p>
        </w:tc>
      </w:tr>
      <w:tr w:rsidR="00862E14" w:rsidRPr="00862E14" w:rsidTr="00862E14">
        <w:trPr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за период с 01.01.2019 по 31.12.2019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476,44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476,44   </w:t>
            </w:r>
          </w:p>
        </w:tc>
        <w:tc>
          <w:tcPr>
            <w:tcW w:w="1993" w:type="dxa"/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283,96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283,96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Административные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201,69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201,69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01.01.2020 по 31.12.2020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4,88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4,88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за период с 01.01.2020 по 31.12.2020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490,53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490,53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292,36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292,36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Административные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207,66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207,66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01.01.2021 по 31.12.2021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5,02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5,02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за период с 01.01.2021 по 31.12.2021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505,04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505,04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на период с 01.01.2022 по 31.12.2022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301,02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301,02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Административные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213,81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213,81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01.01.2022 по 31.12.2022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5,17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5,17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за период с 01.01.2022 по 31.12.2022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520,00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520,00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Производственные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309,93  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309,93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Административные расходы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220,14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220,14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639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 01.01.2023 по 31.12.2023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5,32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5,32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за период с 01.01.2023 по 31.12.2023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535,39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535,39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2527,40 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2527,40   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мероприятий</w:t>
            </w:r>
          </w:p>
        </w:tc>
        <w:tc>
          <w:tcPr>
            <w:tcW w:w="1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9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Всего сумма,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тыс. руб.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8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Другие источники</w:t>
            </w:r>
          </w:p>
        </w:tc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мероприятий</w:t>
            </w:r>
          </w:p>
        </w:tc>
        <w:tc>
          <w:tcPr>
            <w:tcW w:w="1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9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Всего сумма,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тыс. руб.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8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Другие источники</w:t>
            </w:r>
          </w:p>
        </w:tc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мероприятий</w:t>
            </w:r>
          </w:p>
        </w:tc>
        <w:tc>
          <w:tcPr>
            <w:tcW w:w="1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9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Всего сумма,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 xml:space="preserve"> тыс. руб.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8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Другие источники</w:t>
            </w:r>
          </w:p>
        </w:tc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gridAfter w:val="1"/>
          <w:wAfter w:w="1993" w:type="dxa"/>
          <w:trHeight w:val="403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мероприятий</w:t>
            </w:r>
          </w:p>
        </w:tc>
        <w:tc>
          <w:tcPr>
            <w:tcW w:w="1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График реализации мероприятий</w:t>
            </w:r>
          </w:p>
        </w:tc>
        <w:tc>
          <w:tcPr>
            <w:tcW w:w="39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 xml:space="preserve">Всего сумма, 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тыс. руб.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28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8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Себестоимость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Другие источники</w:t>
            </w:r>
          </w:p>
        </w:tc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</w:tr>
      <w:tr w:rsidR="00862E14" w:rsidRPr="00862E14" w:rsidTr="00862E14">
        <w:trPr>
          <w:trHeight w:val="137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</w:tr>
      <w:tr w:rsidR="00862E14" w:rsidRPr="00862E14" w:rsidTr="00862E14">
        <w:trPr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</w:tr>
      <w:tr w:rsidR="00862E14" w:rsidRPr="00862E14" w:rsidTr="00862E14">
        <w:trPr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trHeight w:val="144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trHeight w:val="144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 отсутствуют</w:t>
            </w:r>
          </w:p>
        </w:tc>
        <w:tc>
          <w:tcPr>
            <w:tcW w:w="1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trHeight w:val="144"/>
        </w:trPr>
        <w:tc>
          <w:tcPr>
            <w:tcW w:w="4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993" w:type="dxa"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</w:p>
        </w:tc>
      </w:tr>
      <w:tr w:rsidR="00862E14" w:rsidRPr="00862E14" w:rsidTr="00862E14">
        <w:trPr>
          <w:gridAfter w:val="1"/>
          <w:wAfter w:w="1993" w:type="dxa"/>
          <w:trHeight w:val="446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862E14" w:rsidRPr="00862E14" w:rsidTr="00862E14">
        <w:trPr>
          <w:gridAfter w:val="1"/>
          <w:wAfter w:w="1990" w:type="dxa"/>
          <w:trHeight w:val="144"/>
        </w:trPr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Наименование показателя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Ед. изм.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</w:t>
            </w:r>
            <w:r>
              <w:rPr>
                <w:sz w:val="20"/>
              </w:rPr>
              <w:t xml:space="preserve"> </w:t>
            </w:r>
            <w:r w:rsidRPr="00862E14">
              <w:rPr>
                <w:sz w:val="20"/>
              </w:rPr>
              <w:t>по 31.12.2020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Показатели очистки сточных вод</w:t>
            </w:r>
          </w:p>
        </w:tc>
      </w:tr>
      <w:tr w:rsidR="00862E14" w:rsidRPr="00862E14" w:rsidTr="00862E14">
        <w:trPr>
          <w:gridAfter w:val="1"/>
          <w:wAfter w:w="1990" w:type="dxa"/>
          <w:trHeight w:val="144"/>
        </w:trPr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%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100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100</w:t>
            </w:r>
          </w:p>
        </w:tc>
      </w:tr>
      <w:tr w:rsidR="00862E14" w:rsidRPr="00862E14" w:rsidTr="00862E14">
        <w:trPr>
          <w:gridAfter w:val="1"/>
          <w:wAfter w:w="1990" w:type="dxa"/>
          <w:trHeight w:val="144"/>
        </w:trPr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%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0" w:type="dxa"/>
          <w:trHeight w:val="144"/>
        </w:trPr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%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0" w:type="dxa"/>
          <w:trHeight w:val="144"/>
        </w:trPr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%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862E14" w:rsidRPr="00862E14" w:rsidTr="00862E14">
        <w:trPr>
          <w:gridAfter w:val="1"/>
          <w:wAfter w:w="1990" w:type="dxa"/>
          <w:trHeight w:val="144"/>
        </w:trPr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62E14">
              <w:rPr>
                <w:sz w:val="20"/>
              </w:rPr>
              <w:t>ед./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км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0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Показатели энергетической эффективности</w:t>
            </w:r>
          </w:p>
        </w:tc>
      </w:tr>
      <w:tr w:rsidR="00862E14" w:rsidRPr="00862E14" w:rsidTr="00862E14">
        <w:trPr>
          <w:gridAfter w:val="1"/>
          <w:wAfter w:w="1990" w:type="dxa"/>
          <w:trHeight w:val="1388"/>
        </w:trPr>
        <w:tc>
          <w:tcPr>
            <w:tcW w:w="4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862E14">
              <w:rPr>
                <w:sz w:val="20"/>
              </w:rPr>
              <w:t>кВт</w:t>
            </w:r>
            <w:proofErr w:type="gramStart"/>
            <w:r w:rsidRPr="00862E14">
              <w:rPr>
                <w:sz w:val="20"/>
              </w:rPr>
              <w:t>.ч</w:t>
            </w:r>
            <w:proofErr w:type="spellEnd"/>
            <w:proofErr w:type="gramEnd"/>
            <w:r w:rsidRPr="00862E14">
              <w:rPr>
                <w:sz w:val="20"/>
              </w:rPr>
              <w:t>/</w:t>
            </w:r>
          </w:p>
          <w:p w:rsidR="00862E14" w:rsidRPr="00862E14" w:rsidRDefault="00862E14" w:rsidP="00862E14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куб. м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144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315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383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515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862E14" w:rsidRPr="00862E14" w:rsidTr="00862E14">
        <w:trPr>
          <w:gridAfter w:val="1"/>
          <w:wAfter w:w="1993" w:type="dxa"/>
          <w:trHeight w:val="541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Всего сумма, тыс. руб.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01.01.2019 по 31.12.2019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476,33</w:t>
            </w:r>
          </w:p>
        </w:tc>
      </w:tr>
      <w:tr w:rsidR="00862E14" w:rsidRPr="00862E14" w:rsidTr="00862E14">
        <w:trPr>
          <w:gridAfter w:val="1"/>
          <w:wAfter w:w="1993" w:type="dxa"/>
          <w:trHeight w:val="315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01.01.2020 по 31.12.2020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487,73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01.01.2021 по 31.12.2021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502,16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01.01.2022 по 31.12.2022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517,03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на период с 01.01.2023 по 31.12.2023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532,33</w:t>
            </w:r>
          </w:p>
        </w:tc>
      </w:tr>
      <w:tr w:rsidR="00862E14" w:rsidRPr="00862E14" w:rsidTr="00862E14">
        <w:trPr>
          <w:gridAfter w:val="1"/>
          <w:wAfter w:w="1993" w:type="dxa"/>
          <w:trHeight w:val="646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bCs/>
                <w:sz w:val="20"/>
              </w:rPr>
              <w:t>Итого</w:t>
            </w:r>
            <w:r w:rsidRPr="00862E14">
              <w:rPr>
                <w:sz w:val="20"/>
              </w:rPr>
              <w:t xml:space="preserve"> объем финансовых потребностей за весь период реализации программы</w:t>
            </w:r>
            <w:r w:rsidRPr="00862E14">
              <w:rPr>
                <w:bCs/>
                <w:sz w:val="20"/>
              </w:rPr>
              <w:t>: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2515,58</w:t>
            </w:r>
          </w:p>
        </w:tc>
      </w:tr>
      <w:tr w:rsidR="00862E14" w:rsidRPr="00862E14" w:rsidTr="00862E14">
        <w:trPr>
          <w:gridAfter w:val="1"/>
          <w:wAfter w:w="1993" w:type="dxa"/>
          <w:trHeight w:val="291"/>
        </w:trPr>
        <w:tc>
          <w:tcPr>
            <w:tcW w:w="9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862E1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2017 год</w:t>
            </w:r>
          </w:p>
        </w:tc>
      </w:tr>
      <w:tr w:rsidR="00862E14" w:rsidRPr="00862E14" w:rsidTr="00862E14">
        <w:trPr>
          <w:gridAfter w:val="1"/>
          <w:wAfter w:w="1993" w:type="dxa"/>
          <w:trHeight w:val="315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lastRenderedPageBreak/>
              <w:t>Объем принятых сточных вод, тыс. куб. м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43,40</w:t>
            </w:r>
          </w:p>
        </w:tc>
      </w:tr>
      <w:tr w:rsidR="00862E14" w:rsidRPr="00862E14" w:rsidTr="00862E14">
        <w:trPr>
          <w:gridAfter w:val="1"/>
          <w:wAfter w:w="1993" w:type="dxa"/>
          <w:trHeight w:val="425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435,20</w:t>
            </w:r>
          </w:p>
        </w:tc>
      </w:tr>
      <w:tr w:rsidR="00862E14" w:rsidRPr="00862E14" w:rsidTr="00862E14">
        <w:trPr>
          <w:gridAfter w:val="1"/>
          <w:wAfter w:w="1993" w:type="dxa"/>
          <w:trHeight w:val="669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-</w:t>
            </w:r>
          </w:p>
        </w:tc>
      </w:tr>
      <w:tr w:rsidR="00862E14" w:rsidRPr="00862E14" w:rsidTr="00862E14">
        <w:trPr>
          <w:gridAfter w:val="1"/>
          <w:wAfter w:w="1993" w:type="dxa"/>
          <w:trHeight w:val="330"/>
        </w:trPr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E14" w:rsidRPr="00862E14" w:rsidRDefault="00862E14" w:rsidP="00862E14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862E14">
              <w:rPr>
                <w:sz w:val="20"/>
              </w:rPr>
              <w:t>435,20</w:t>
            </w:r>
          </w:p>
        </w:tc>
      </w:tr>
    </w:tbl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310556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715B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8411C">
      <w:rPr>
        <w:rStyle w:val="a9"/>
        <w:noProof/>
      </w:rPr>
      <w:t>15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30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AB3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0556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D77BA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375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73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2A8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5477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2AA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B16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8BD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3B6"/>
    <w:rsid w:val="007E4A8C"/>
    <w:rsid w:val="007E4E6B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009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2E14"/>
    <w:rsid w:val="0086325B"/>
    <w:rsid w:val="00863500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72A"/>
    <w:rsid w:val="00897844"/>
    <w:rsid w:val="0089794A"/>
    <w:rsid w:val="008A21B7"/>
    <w:rsid w:val="008A289C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11C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4F4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6E5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5E6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4F94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5358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25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7F5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68C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2C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260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3B3D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0E3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84B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08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BA1"/>
    <w:rsid w:val="00F21D96"/>
    <w:rsid w:val="00F229EA"/>
    <w:rsid w:val="00F233A8"/>
    <w:rsid w:val="00F2369C"/>
    <w:rsid w:val="00F24167"/>
    <w:rsid w:val="00F247C1"/>
    <w:rsid w:val="00F2499D"/>
    <w:rsid w:val="00F252E0"/>
    <w:rsid w:val="00F25D5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37F8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862E1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862E1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</TotalTime>
  <Pages>15</Pages>
  <Words>4195</Words>
  <Characters>23915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6</cp:revision>
  <cp:lastPrinted>2018-12-11T12:51:00Z</cp:lastPrinted>
  <dcterms:created xsi:type="dcterms:W3CDTF">2018-11-16T07:07:00Z</dcterms:created>
  <dcterms:modified xsi:type="dcterms:W3CDTF">2018-12-17T15:47:00Z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