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10042" w:type="dxa"/>
        <w:tblLayout w:type="fixed"/>
        <w:tblLook w:val="01E0" w:firstRow="1" w:lastRow="1" w:firstColumn="1" w:lastColumn="1" w:noHBand="0" w:noVBand="0"/>
      </w:tblPr>
      <w:tblGrid>
        <w:gridCol w:w="1996"/>
        <w:gridCol w:w="1015"/>
        <w:gridCol w:w="4710"/>
        <w:gridCol w:w="510"/>
        <w:gridCol w:w="1811"/>
      </w:tblGrid>
      <w:tr w:rsidR="0085764D" w:rsidTr="00DB78B4">
        <w:trPr>
          <w:trHeight w:val="1007"/>
        </w:trPr>
        <w:tc>
          <w:tcPr>
            <w:tcW w:w="10041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DB78B4">
        <w:trPr>
          <w:trHeight w:val="296"/>
        </w:trPr>
        <w:tc>
          <w:tcPr>
            <w:tcW w:w="10041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DB78B4">
        <w:trPr>
          <w:trHeight w:hRule="exact" w:val="689"/>
        </w:trPr>
        <w:tc>
          <w:tcPr>
            <w:tcW w:w="3011" w:type="dxa"/>
            <w:gridSpan w:val="2"/>
            <w:vAlign w:val="bottom"/>
          </w:tcPr>
          <w:p w:rsidR="0085764D" w:rsidRDefault="001F55D8" w:rsidP="00E006BE">
            <w:pPr>
              <w:jc w:val="center"/>
            </w:pPr>
            <w:r>
              <w:t>18.12.2018 г.</w:t>
            </w:r>
          </w:p>
        </w:tc>
        <w:tc>
          <w:tcPr>
            <w:tcW w:w="4710" w:type="dxa"/>
            <w:vAlign w:val="bottom"/>
          </w:tcPr>
          <w:p w:rsidR="0085764D" w:rsidRDefault="0085764D" w:rsidP="00F84A4D"/>
        </w:tc>
        <w:tc>
          <w:tcPr>
            <w:tcW w:w="2321" w:type="dxa"/>
            <w:gridSpan w:val="2"/>
            <w:vAlign w:val="bottom"/>
          </w:tcPr>
          <w:p w:rsidR="0085764D" w:rsidRDefault="000130C5" w:rsidP="00E20A3C">
            <w:pPr>
              <w:tabs>
                <w:tab w:val="center" w:pos="2160"/>
              </w:tabs>
              <w:ind w:left="-108"/>
              <w:jc w:val="center"/>
            </w:pPr>
            <w:r>
              <w:t>53/63</w:t>
            </w:r>
          </w:p>
        </w:tc>
      </w:tr>
      <w:tr w:rsidR="0085764D" w:rsidTr="00DB78B4">
        <w:trPr>
          <w:trHeight w:hRule="exact" w:val="517"/>
        </w:trPr>
        <w:tc>
          <w:tcPr>
            <w:tcW w:w="10041" w:type="dxa"/>
            <w:gridSpan w:val="5"/>
          </w:tcPr>
          <w:p w:rsidR="0085764D" w:rsidRDefault="0085764D" w:rsidP="00F84A4D"/>
        </w:tc>
      </w:tr>
      <w:tr w:rsidR="0085764D" w:rsidTr="00DB78B4">
        <w:trPr>
          <w:trHeight w:val="247"/>
        </w:trPr>
        <w:tc>
          <w:tcPr>
            <w:tcW w:w="1996" w:type="dxa"/>
          </w:tcPr>
          <w:p w:rsidR="0085764D" w:rsidRDefault="0085764D" w:rsidP="00F84A4D"/>
        </w:tc>
        <w:tc>
          <w:tcPr>
            <w:tcW w:w="6235" w:type="dxa"/>
            <w:gridSpan w:val="3"/>
          </w:tcPr>
          <w:p w:rsidR="0085764D" w:rsidRPr="00FA37F8" w:rsidRDefault="00C0468C" w:rsidP="00D63B3D">
            <w:pPr>
              <w:jc w:val="center"/>
              <w:rPr>
                <w:szCs w:val="28"/>
              </w:rPr>
            </w:pPr>
            <w:r w:rsidRPr="00C0468C">
              <w:rPr>
                <w:bCs/>
                <w:szCs w:val="28"/>
              </w:rPr>
              <w:t>Об установлении МУНИЦИПАЛЬНОМУ УНИТАРНОМУ ПРЕДПРИЯТИЮ БОГОРОДСКОГО РАЙОНА «УПРАВЛЕНИЕ ВОДОКАНАЛИЗАЦИОННОГО ХОЗЯЙСТВА» (ИНН 5245013020), г. Богородск Нижегородской области, тарифов в сфере холодного водоснабжения и водоотведения для потребителей Богородского муниципального района Нижегородской области</w:t>
            </w:r>
          </w:p>
        </w:tc>
        <w:tc>
          <w:tcPr>
            <w:tcW w:w="1811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0130C5" w:rsidRDefault="000130C5" w:rsidP="00C0468C">
      <w:pPr>
        <w:pStyle w:val="ac"/>
        <w:spacing w:line="276" w:lineRule="auto"/>
        <w:ind w:firstLine="720"/>
        <w:rPr>
          <w:sz w:val="32"/>
        </w:rPr>
      </w:pPr>
    </w:p>
    <w:p w:rsidR="00C0468C" w:rsidRPr="00C0468C" w:rsidRDefault="00C0468C" w:rsidP="00C0468C">
      <w:pPr>
        <w:pStyle w:val="ac"/>
        <w:spacing w:line="276" w:lineRule="auto"/>
        <w:ind w:firstLine="720"/>
        <w:rPr>
          <w:szCs w:val="24"/>
        </w:rPr>
      </w:pPr>
      <w:proofErr w:type="gramStart"/>
      <w:r w:rsidRPr="00C0468C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C0468C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4"/>
        </w:rPr>
        <w:t>.</w:t>
      </w:r>
      <w:r w:rsidRPr="00C0468C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C0468C">
        <w:rPr>
          <w:color w:val="000000"/>
          <w:szCs w:val="24"/>
        </w:rPr>
        <w:t>МУНИЦИПАЛЬНЫМ УНИТАРНЫМ ПРЕДПРИЯТИЕМ БОГОРОДСКОГО РАЙОНА «УПРАВЛЕНИЕ ВОДОКАНАЛИЗАЦИОННОГО ХОЗЯЙСТВА» (ИНН 5245013020), г. Богородск Нижегородской области</w:t>
      </w:r>
      <w:r w:rsidRPr="00C0468C">
        <w:rPr>
          <w:szCs w:val="24"/>
        </w:rPr>
        <w:t xml:space="preserve">, экспертного заключения рег. </w:t>
      </w:r>
      <w:r w:rsidRPr="00E418B4">
        <w:rPr>
          <w:szCs w:val="24"/>
        </w:rPr>
        <w:t>№ в-</w:t>
      </w:r>
      <w:r w:rsidR="00E418B4" w:rsidRPr="00E418B4">
        <w:rPr>
          <w:szCs w:val="24"/>
        </w:rPr>
        <w:t>951</w:t>
      </w:r>
      <w:proofErr w:type="gramEnd"/>
      <w:r w:rsidRPr="00E418B4">
        <w:rPr>
          <w:szCs w:val="24"/>
        </w:rPr>
        <w:t xml:space="preserve"> от</w:t>
      </w:r>
      <w:r w:rsidRPr="001F55D8">
        <w:rPr>
          <w:szCs w:val="24"/>
        </w:rPr>
        <w:t xml:space="preserve"> </w:t>
      </w:r>
      <w:r w:rsidR="001F55D8" w:rsidRPr="001F55D8">
        <w:rPr>
          <w:szCs w:val="24"/>
        </w:rPr>
        <w:t xml:space="preserve">11 декабря </w:t>
      </w:r>
      <w:r w:rsidRPr="001F55D8">
        <w:rPr>
          <w:szCs w:val="24"/>
        </w:rPr>
        <w:t>2018 г.:</w:t>
      </w:r>
    </w:p>
    <w:p w:rsidR="00C0468C" w:rsidRPr="00C0468C" w:rsidRDefault="00C0468C" w:rsidP="00C0468C">
      <w:pPr>
        <w:spacing w:line="276" w:lineRule="auto"/>
        <w:ind w:firstLine="708"/>
        <w:jc w:val="both"/>
        <w:rPr>
          <w:szCs w:val="24"/>
        </w:rPr>
      </w:pPr>
      <w:r w:rsidRPr="00C0468C">
        <w:rPr>
          <w:b/>
          <w:bCs/>
          <w:szCs w:val="24"/>
        </w:rPr>
        <w:t>1.</w:t>
      </w:r>
      <w:r w:rsidRPr="00C0468C">
        <w:rPr>
          <w:szCs w:val="24"/>
        </w:rPr>
        <w:t xml:space="preserve"> При установлении тарифов в сфере холодного водоснабжения и водоотведения для </w:t>
      </w:r>
      <w:r w:rsidRPr="00C0468C">
        <w:rPr>
          <w:color w:val="000000"/>
          <w:szCs w:val="24"/>
        </w:rPr>
        <w:t>МУНИЦИПАЛЬНОГО УНИТАРНОГО ПРЕДПРИЯТИЯ БОГОРОДСКОГО РАЙОНА «УПРАВЛЕНИЕ ВОДОКАНАЛИЗАЦИОННОГО ХОЗЯЙСТВА» (ИНН 5245013020), г. Богородск Нижегородской области</w:t>
      </w:r>
      <w:r w:rsidRPr="00C0468C">
        <w:rPr>
          <w:szCs w:val="24"/>
        </w:rPr>
        <w:t>, применять метод индексации.</w:t>
      </w:r>
    </w:p>
    <w:p w:rsidR="00C0468C" w:rsidRPr="00C0468C" w:rsidRDefault="00C0468C" w:rsidP="00C0468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C0468C">
        <w:rPr>
          <w:b/>
          <w:bCs/>
          <w:szCs w:val="24"/>
        </w:rPr>
        <w:t>2.</w:t>
      </w:r>
      <w:r w:rsidRPr="00C0468C">
        <w:rPr>
          <w:szCs w:val="24"/>
        </w:rPr>
        <w:t xml:space="preserve"> </w:t>
      </w:r>
      <w:r w:rsidRPr="00C0468C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для </w:t>
      </w:r>
      <w:r w:rsidRPr="00C0468C">
        <w:rPr>
          <w:color w:val="000000"/>
          <w:szCs w:val="24"/>
        </w:rPr>
        <w:t>МУНИЦИПАЛЬНОГО УНИТАРНОГО ПРЕДПРИЯТИЯ БОГОРОДСКОГО РАЙОНА «УПРАВЛЕНИЕ ВОДОКАНАЛИЗАЦИОННОГО ХОЗЯЙСТВА» (ИНН 5245013020), г. Богородск Нижегородской области</w:t>
      </w:r>
      <w:r w:rsidRPr="00C0468C">
        <w:rPr>
          <w:rFonts w:eastAsiaTheme="minorHAnsi"/>
          <w:bCs/>
          <w:szCs w:val="24"/>
          <w:lang w:eastAsia="en-US"/>
        </w:rPr>
        <w:t>, на период 2019 - 2023 годов в следующих размерах:</w:t>
      </w:r>
    </w:p>
    <w:p w:rsidR="00C0468C" w:rsidRPr="00C0468C" w:rsidRDefault="00C0468C" w:rsidP="00C0468C">
      <w:pPr>
        <w:spacing w:line="276" w:lineRule="auto"/>
        <w:jc w:val="both"/>
        <w:rPr>
          <w:bCs/>
          <w:szCs w:val="24"/>
        </w:rPr>
      </w:pPr>
      <w:r w:rsidRPr="00C0468C">
        <w:rPr>
          <w:b/>
          <w:bCs/>
          <w:i/>
          <w:szCs w:val="24"/>
        </w:rPr>
        <w:t xml:space="preserve">2.1. </w:t>
      </w:r>
      <w:r w:rsidRPr="00C0468C">
        <w:rPr>
          <w:bCs/>
          <w:szCs w:val="24"/>
        </w:rPr>
        <w:t>В сфере холодного водоснабжения: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241"/>
        <w:gridCol w:w="2304"/>
        <w:gridCol w:w="1665"/>
        <w:gridCol w:w="2551"/>
      </w:tblGrid>
      <w:tr w:rsidR="00C0468C" w:rsidTr="001F55D8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Год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Базовый уровень </w:t>
            </w:r>
            <w:r>
              <w:rPr>
                <w:sz w:val="20"/>
                <w:lang w:eastAsia="en-US"/>
              </w:rPr>
              <w:lastRenderedPageBreak/>
              <w:t>операционных расходов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 xml:space="preserve">Индекс эффективности </w:t>
            </w:r>
            <w:r>
              <w:rPr>
                <w:sz w:val="20"/>
                <w:lang w:eastAsia="en-US"/>
              </w:rPr>
              <w:lastRenderedPageBreak/>
              <w:t>операционных расходов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 xml:space="preserve">Уровень потерь </w:t>
            </w:r>
            <w:r>
              <w:rPr>
                <w:sz w:val="20"/>
                <w:lang w:eastAsia="en-US"/>
              </w:rPr>
              <w:lastRenderedPageBreak/>
              <w:t>воды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 xml:space="preserve">Удельный расход </w:t>
            </w:r>
            <w:r>
              <w:rPr>
                <w:sz w:val="20"/>
                <w:lang w:eastAsia="en-US"/>
              </w:rPr>
              <w:lastRenderedPageBreak/>
              <w:t>электрической энергии</w:t>
            </w:r>
          </w:p>
        </w:tc>
      </w:tr>
      <w:tr w:rsidR="00C0468C" w:rsidTr="001F55D8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>
            <w:pPr>
              <w:rPr>
                <w:sz w:val="20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%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кВт</w:t>
            </w:r>
            <w:proofErr w:type="gramStart"/>
            <w:r>
              <w:rPr>
                <w:sz w:val="20"/>
                <w:lang w:eastAsia="en-US"/>
              </w:rPr>
              <w:t>.ч</w:t>
            </w:r>
            <w:proofErr w:type="spellEnd"/>
            <w:proofErr w:type="gramEnd"/>
            <w:r>
              <w:rPr>
                <w:sz w:val="20"/>
                <w:lang w:eastAsia="en-US"/>
              </w:rPr>
              <w:t>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C0468C" w:rsidTr="001F55D8">
        <w:trPr>
          <w:trHeight w:val="16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На территории д. </w:t>
            </w:r>
            <w:proofErr w:type="spellStart"/>
            <w:r>
              <w:rPr>
                <w:sz w:val="20"/>
                <w:lang w:eastAsia="en-US"/>
              </w:rPr>
              <w:t>Крутец</w:t>
            </w:r>
            <w:proofErr w:type="spellEnd"/>
            <w:r>
              <w:rPr>
                <w:sz w:val="20"/>
                <w:lang w:eastAsia="en-US"/>
              </w:rPr>
              <w:t xml:space="preserve"> Богородского муниципального района Нижегородской области</w:t>
            </w:r>
          </w:p>
        </w:tc>
      </w:tr>
      <w:tr w:rsidR="000722A7" w:rsidTr="001F55D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Default="000722A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2019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9,09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6,24</w:t>
            </w:r>
          </w:p>
        </w:tc>
      </w:tr>
      <w:tr w:rsidR="000722A7" w:rsidTr="001F55D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Default="000722A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2020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9,09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6,24</w:t>
            </w:r>
          </w:p>
        </w:tc>
      </w:tr>
      <w:tr w:rsidR="000722A7" w:rsidTr="001F55D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Default="000722A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2021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9,09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6,24</w:t>
            </w:r>
          </w:p>
        </w:tc>
      </w:tr>
      <w:tr w:rsidR="000722A7" w:rsidTr="001F55D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Default="000722A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9,09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6,24</w:t>
            </w:r>
          </w:p>
        </w:tc>
      </w:tr>
      <w:tr w:rsidR="000722A7" w:rsidTr="001F55D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Default="000722A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2023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9,09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6,24</w:t>
            </w:r>
          </w:p>
        </w:tc>
      </w:tr>
      <w:tr w:rsidR="00C0468C" w:rsidTr="001F55D8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>
            <w:pPr>
              <w:spacing w:line="276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На территории Алешковского, </w:t>
            </w:r>
            <w:proofErr w:type="spellStart"/>
            <w:r>
              <w:rPr>
                <w:sz w:val="20"/>
                <w:lang w:eastAsia="en-US"/>
              </w:rPr>
              <w:t>Дуденевского</w:t>
            </w:r>
            <w:proofErr w:type="spellEnd"/>
            <w:r>
              <w:rPr>
                <w:sz w:val="20"/>
                <w:lang w:eastAsia="en-US"/>
              </w:rPr>
              <w:t xml:space="preserve">, </w:t>
            </w:r>
            <w:proofErr w:type="spellStart"/>
            <w:r>
              <w:rPr>
                <w:sz w:val="20"/>
                <w:lang w:eastAsia="en-US"/>
              </w:rPr>
              <w:t>Шапкинского</w:t>
            </w:r>
            <w:proofErr w:type="spellEnd"/>
            <w:r>
              <w:rPr>
                <w:sz w:val="20"/>
                <w:lang w:eastAsia="en-US"/>
              </w:rPr>
              <w:t xml:space="preserve">, </w:t>
            </w:r>
            <w:proofErr w:type="spellStart"/>
            <w:r>
              <w:rPr>
                <w:sz w:val="20"/>
                <w:lang w:eastAsia="en-US"/>
              </w:rPr>
              <w:t>Хвощевского</w:t>
            </w:r>
            <w:proofErr w:type="spellEnd"/>
            <w:r>
              <w:rPr>
                <w:sz w:val="20"/>
                <w:lang w:eastAsia="en-US"/>
              </w:rPr>
              <w:t xml:space="preserve"> и Каменского сельсоветов Богородского муниципального района Нижегородской области</w:t>
            </w:r>
          </w:p>
        </w:tc>
      </w:tr>
      <w:tr w:rsidR="000722A7" w:rsidTr="001F55D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Default="000722A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2019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</w:rPr>
              <w:t>1464,42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3,01</w:t>
            </w:r>
          </w:p>
        </w:tc>
      </w:tr>
      <w:tr w:rsidR="000722A7" w:rsidTr="001F55D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Default="000722A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2020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1464,42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3,01</w:t>
            </w:r>
          </w:p>
        </w:tc>
      </w:tr>
      <w:tr w:rsidR="000722A7" w:rsidTr="001F55D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Default="000722A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2021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1464,42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3,01</w:t>
            </w:r>
          </w:p>
        </w:tc>
      </w:tr>
      <w:tr w:rsidR="000722A7" w:rsidTr="001F55D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Default="000722A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1464,42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3,01</w:t>
            </w:r>
          </w:p>
        </w:tc>
      </w:tr>
      <w:tr w:rsidR="000722A7" w:rsidTr="001F55D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Default="000722A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2023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1464,42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3,01</w:t>
            </w:r>
          </w:p>
        </w:tc>
      </w:tr>
    </w:tbl>
    <w:p w:rsidR="00981F47" w:rsidRPr="00981F47" w:rsidRDefault="00981F47" w:rsidP="00981F47">
      <w:pPr>
        <w:spacing w:line="276" w:lineRule="auto"/>
        <w:jc w:val="both"/>
        <w:rPr>
          <w:bCs/>
          <w:szCs w:val="28"/>
        </w:rPr>
      </w:pPr>
      <w:r w:rsidRPr="00981F47">
        <w:rPr>
          <w:b/>
          <w:bCs/>
          <w:i/>
          <w:szCs w:val="28"/>
        </w:rPr>
        <w:t>2.2.</w:t>
      </w:r>
      <w:r w:rsidRPr="00981F47">
        <w:rPr>
          <w:bCs/>
          <w:szCs w:val="28"/>
        </w:rPr>
        <w:t xml:space="preserve"> В сфере водоотведения (без учета очистки сточных вод):</w:t>
      </w: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2253"/>
        <w:gridCol w:w="3308"/>
        <w:gridCol w:w="3116"/>
      </w:tblGrid>
      <w:tr w:rsidR="00981F47" w:rsidRPr="00981F47" w:rsidTr="00981F47">
        <w:trPr>
          <w:trHeight w:val="677"/>
        </w:trPr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Год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981F47" w:rsidRPr="00981F47" w:rsidTr="00981F47">
        <w:trPr>
          <w:trHeight w:val="141"/>
        </w:trPr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47" w:rsidRPr="00981F47" w:rsidRDefault="00981F47" w:rsidP="00FC73F4">
            <w:pPr>
              <w:rPr>
                <w:sz w:val="20"/>
                <w:lang w:eastAsia="en-US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тыс. руб.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%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981F47">
              <w:rPr>
                <w:sz w:val="20"/>
                <w:lang w:eastAsia="en-US"/>
              </w:rPr>
              <w:t>кВт</w:t>
            </w:r>
            <w:proofErr w:type="gramStart"/>
            <w:r w:rsidRPr="00981F47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981F47">
              <w:rPr>
                <w:sz w:val="20"/>
                <w:lang w:eastAsia="en-US"/>
              </w:rPr>
              <w:t>/м</w:t>
            </w:r>
            <w:r w:rsidRPr="00981F47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981F47" w:rsidRPr="00981F47" w:rsidTr="000722A7">
        <w:trPr>
          <w:trHeight w:val="515"/>
        </w:trPr>
        <w:tc>
          <w:tcPr>
            <w:tcW w:w="9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47" w:rsidRPr="00981F47" w:rsidRDefault="00981F47" w:rsidP="00FC73F4">
            <w:pPr>
              <w:spacing w:line="276" w:lineRule="auto"/>
              <w:jc w:val="both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Н</w:t>
            </w:r>
            <w:r w:rsidRPr="00981F47">
              <w:rPr>
                <w:bCs/>
                <w:sz w:val="20"/>
                <w:lang w:eastAsia="en-US"/>
              </w:rPr>
              <w:t>а территории</w:t>
            </w:r>
            <w:r w:rsidRPr="00981F47">
              <w:rPr>
                <w:sz w:val="20"/>
                <w:lang w:eastAsia="en-US"/>
              </w:rPr>
              <w:t xml:space="preserve"> Алешковского, </w:t>
            </w:r>
            <w:proofErr w:type="spellStart"/>
            <w:r w:rsidRPr="00981F47">
              <w:rPr>
                <w:sz w:val="20"/>
                <w:lang w:eastAsia="en-US"/>
              </w:rPr>
              <w:t>Дуденевского</w:t>
            </w:r>
            <w:proofErr w:type="spellEnd"/>
            <w:r w:rsidRPr="00981F47">
              <w:rPr>
                <w:sz w:val="20"/>
                <w:lang w:eastAsia="en-US"/>
              </w:rPr>
              <w:t xml:space="preserve">, </w:t>
            </w:r>
            <w:proofErr w:type="spellStart"/>
            <w:r w:rsidRPr="00981F47">
              <w:rPr>
                <w:sz w:val="20"/>
                <w:lang w:eastAsia="en-US"/>
              </w:rPr>
              <w:t>Шапкинского</w:t>
            </w:r>
            <w:proofErr w:type="spellEnd"/>
            <w:r w:rsidRPr="00981F47">
              <w:rPr>
                <w:sz w:val="20"/>
                <w:lang w:eastAsia="en-US"/>
              </w:rPr>
              <w:t xml:space="preserve">, </w:t>
            </w:r>
            <w:proofErr w:type="spellStart"/>
            <w:r w:rsidRPr="00981F47">
              <w:rPr>
                <w:sz w:val="20"/>
                <w:lang w:eastAsia="en-US"/>
              </w:rPr>
              <w:t>Хвощевского</w:t>
            </w:r>
            <w:proofErr w:type="spellEnd"/>
            <w:r w:rsidRPr="00981F47">
              <w:rPr>
                <w:sz w:val="20"/>
                <w:lang w:eastAsia="en-US"/>
              </w:rPr>
              <w:t xml:space="preserve"> и Каменского сельсоветов Богородского муниципального района Нижегородской области</w:t>
            </w:r>
          </w:p>
        </w:tc>
      </w:tr>
      <w:tr w:rsidR="000722A7" w:rsidRPr="00981F47" w:rsidTr="00981F47">
        <w:trPr>
          <w:trHeight w:val="250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2019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</w:rPr>
              <w:t>1377,68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-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0,13</w:t>
            </w:r>
          </w:p>
        </w:tc>
      </w:tr>
      <w:tr w:rsidR="000722A7" w:rsidRPr="00981F47" w:rsidTr="00981F47">
        <w:trPr>
          <w:trHeight w:val="265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1377,68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0,13</w:t>
            </w:r>
          </w:p>
        </w:tc>
      </w:tr>
      <w:tr w:rsidR="000722A7" w:rsidRPr="00981F47" w:rsidTr="00981F47">
        <w:trPr>
          <w:trHeight w:val="250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1377,68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0,13</w:t>
            </w:r>
          </w:p>
        </w:tc>
      </w:tr>
      <w:tr w:rsidR="000722A7" w:rsidRPr="00981F47" w:rsidTr="00981F47">
        <w:trPr>
          <w:trHeight w:val="250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1377,68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0,13</w:t>
            </w:r>
          </w:p>
        </w:tc>
      </w:tr>
      <w:tr w:rsidR="000722A7" w:rsidRPr="00981F47" w:rsidTr="00981F47">
        <w:trPr>
          <w:trHeight w:val="250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2023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1377,68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0,13</w:t>
            </w:r>
          </w:p>
        </w:tc>
      </w:tr>
      <w:tr w:rsidR="00981F47" w:rsidRPr="00981F47" w:rsidTr="000722A7">
        <w:trPr>
          <w:trHeight w:val="515"/>
        </w:trPr>
        <w:tc>
          <w:tcPr>
            <w:tcW w:w="9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47" w:rsidRPr="00981F47" w:rsidRDefault="00981F47" w:rsidP="00FC73F4">
            <w:pPr>
              <w:spacing w:line="276" w:lineRule="auto"/>
              <w:jc w:val="both"/>
              <w:rPr>
                <w:sz w:val="20"/>
                <w:lang w:eastAsia="en-US"/>
              </w:rPr>
            </w:pPr>
            <w:r w:rsidRPr="00981F47">
              <w:rPr>
                <w:sz w:val="20"/>
              </w:rPr>
              <w:t>Н</w:t>
            </w:r>
            <w:r w:rsidRPr="00981F47">
              <w:rPr>
                <w:bCs/>
                <w:sz w:val="20"/>
              </w:rPr>
              <w:t>а территории</w:t>
            </w:r>
            <w:r w:rsidRPr="00981F47">
              <w:rPr>
                <w:sz w:val="20"/>
              </w:rPr>
              <w:t xml:space="preserve"> д. </w:t>
            </w:r>
            <w:proofErr w:type="spellStart"/>
            <w:r w:rsidRPr="00981F47">
              <w:rPr>
                <w:sz w:val="20"/>
              </w:rPr>
              <w:t>Швариха</w:t>
            </w:r>
            <w:proofErr w:type="spellEnd"/>
            <w:r w:rsidRPr="00981F47">
              <w:rPr>
                <w:sz w:val="20"/>
              </w:rPr>
              <w:t xml:space="preserve">, с. </w:t>
            </w:r>
            <w:proofErr w:type="spellStart"/>
            <w:r w:rsidRPr="00981F47">
              <w:rPr>
                <w:sz w:val="20"/>
              </w:rPr>
              <w:t>Дуденево</w:t>
            </w:r>
            <w:proofErr w:type="spellEnd"/>
            <w:r w:rsidRPr="00981F47">
              <w:rPr>
                <w:sz w:val="20"/>
              </w:rPr>
              <w:t>, д. </w:t>
            </w:r>
            <w:proofErr w:type="spellStart"/>
            <w:r w:rsidRPr="00981F47">
              <w:rPr>
                <w:sz w:val="20"/>
              </w:rPr>
              <w:t>Хабарское</w:t>
            </w:r>
            <w:proofErr w:type="spellEnd"/>
            <w:r w:rsidRPr="00981F47">
              <w:rPr>
                <w:sz w:val="20"/>
              </w:rPr>
              <w:t xml:space="preserve"> и с. </w:t>
            </w:r>
            <w:proofErr w:type="spellStart"/>
            <w:r w:rsidRPr="00981F47">
              <w:rPr>
                <w:sz w:val="20"/>
              </w:rPr>
              <w:t>Лукино</w:t>
            </w:r>
            <w:proofErr w:type="spellEnd"/>
            <w:r w:rsidRPr="00981F47">
              <w:rPr>
                <w:sz w:val="20"/>
              </w:rPr>
              <w:t xml:space="preserve"> Богородского муниципального района Нижегородской области</w:t>
            </w:r>
          </w:p>
        </w:tc>
      </w:tr>
      <w:tr w:rsidR="000722A7" w:rsidRPr="00981F47" w:rsidTr="00981F47">
        <w:trPr>
          <w:trHeight w:val="265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2019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</w:rPr>
              <w:t>1818,89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-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0</w:t>
            </w:r>
          </w:p>
        </w:tc>
      </w:tr>
      <w:tr w:rsidR="000722A7" w:rsidRPr="00981F47" w:rsidTr="00981F47">
        <w:trPr>
          <w:trHeight w:val="250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1818,89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0</w:t>
            </w:r>
          </w:p>
        </w:tc>
      </w:tr>
      <w:tr w:rsidR="000722A7" w:rsidRPr="00981F47" w:rsidTr="00981F47">
        <w:trPr>
          <w:trHeight w:val="250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1818,89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0</w:t>
            </w:r>
          </w:p>
        </w:tc>
      </w:tr>
      <w:tr w:rsidR="000722A7" w:rsidRPr="00981F47" w:rsidTr="00981F47">
        <w:trPr>
          <w:trHeight w:val="265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1818,89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0</w:t>
            </w:r>
          </w:p>
        </w:tc>
      </w:tr>
      <w:tr w:rsidR="000722A7" w:rsidRPr="00981F47" w:rsidTr="00981F47">
        <w:trPr>
          <w:trHeight w:val="265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2023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1818,89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0</w:t>
            </w:r>
          </w:p>
        </w:tc>
      </w:tr>
    </w:tbl>
    <w:p w:rsidR="00981F47" w:rsidRPr="00981F47" w:rsidRDefault="00981F47" w:rsidP="00981F47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 w:rsidRPr="00981F47">
        <w:rPr>
          <w:rFonts w:eastAsiaTheme="minorHAnsi"/>
          <w:b/>
          <w:i/>
          <w:szCs w:val="28"/>
          <w:lang w:eastAsia="en-US"/>
        </w:rPr>
        <w:t>2.3</w:t>
      </w:r>
      <w:r w:rsidRPr="00981F47">
        <w:rPr>
          <w:rFonts w:eastAsiaTheme="minorHAnsi"/>
          <w:szCs w:val="28"/>
          <w:lang w:eastAsia="en-US"/>
        </w:rPr>
        <w:t>. В сфере водоотведения:</w:t>
      </w: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2253"/>
        <w:gridCol w:w="3308"/>
        <w:gridCol w:w="3116"/>
      </w:tblGrid>
      <w:tr w:rsidR="00981F47" w:rsidRPr="00981F47" w:rsidTr="00981F47">
        <w:trPr>
          <w:trHeight w:val="670"/>
        </w:trPr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Год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981F47" w:rsidRPr="00981F47" w:rsidTr="00981F47">
        <w:trPr>
          <w:trHeight w:val="140"/>
        </w:trPr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47" w:rsidRPr="00981F47" w:rsidRDefault="00981F47" w:rsidP="00FC73F4">
            <w:pPr>
              <w:rPr>
                <w:sz w:val="20"/>
                <w:lang w:eastAsia="en-US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тыс. руб.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%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47" w:rsidRPr="00981F47" w:rsidRDefault="00981F47" w:rsidP="00FC73F4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981F47">
              <w:rPr>
                <w:sz w:val="20"/>
                <w:lang w:eastAsia="en-US"/>
              </w:rPr>
              <w:t>кВт</w:t>
            </w:r>
            <w:proofErr w:type="gramStart"/>
            <w:r w:rsidRPr="00981F47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981F47">
              <w:rPr>
                <w:sz w:val="20"/>
                <w:lang w:eastAsia="en-US"/>
              </w:rPr>
              <w:t>/м</w:t>
            </w:r>
            <w:r w:rsidRPr="00981F47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981F47" w:rsidRPr="00981F47" w:rsidTr="000722A7">
        <w:trPr>
          <w:trHeight w:val="248"/>
        </w:trPr>
        <w:tc>
          <w:tcPr>
            <w:tcW w:w="9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47" w:rsidRPr="00981F47" w:rsidRDefault="00981F47" w:rsidP="00FC73F4">
            <w:pPr>
              <w:spacing w:line="276" w:lineRule="auto"/>
              <w:rPr>
                <w:sz w:val="20"/>
                <w:lang w:eastAsia="en-US"/>
              </w:rPr>
            </w:pPr>
            <w:r w:rsidRPr="00981F47">
              <w:rPr>
                <w:sz w:val="20"/>
              </w:rPr>
              <w:t>Н</w:t>
            </w:r>
            <w:r w:rsidRPr="00981F47">
              <w:rPr>
                <w:bCs/>
                <w:sz w:val="20"/>
              </w:rPr>
              <w:t>а территории</w:t>
            </w:r>
            <w:r w:rsidRPr="00981F47">
              <w:rPr>
                <w:sz w:val="20"/>
              </w:rPr>
              <w:t xml:space="preserve"> д. </w:t>
            </w:r>
            <w:proofErr w:type="gramStart"/>
            <w:r w:rsidRPr="00981F47">
              <w:rPr>
                <w:sz w:val="20"/>
              </w:rPr>
              <w:t>Песочное</w:t>
            </w:r>
            <w:proofErr w:type="gramEnd"/>
            <w:r w:rsidRPr="00981F47">
              <w:rPr>
                <w:sz w:val="20"/>
              </w:rPr>
              <w:t xml:space="preserve"> и д. Березовка Богородского муниципального района Нижегородской области</w:t>
            </w:r>
          </w:p>
        </w:tc>
      </w:tr>
      <w:tr w:rsidR="000722A7" w:rsidRPr="00981F47" w:rsidTr="00C80061">
        <w:trPr>
          <w:trHeight w:val="262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2019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1413,56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-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0,38</w:t>
            </w:r>
          </w:p>
        </w:tc>
      </w:tr>
      <w:tr w:rsidR="000722A7" w:rsidRPr="00981F47" w:rsidTr="00C80061">
        <w:trPr>
          <w:trHeight w:val="248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1413,56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0,38</w:t>
            </w:r>
          </w:p>
        </w:tc>
      </w:tr>
      <w:tr w:rsidR="000722A7" w:rsidRPr="00981F47" w:rsidTr="00C80061">
        <w:trPr>
          <w:trHeight w:val="248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1413,56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0,38</w:t>
            </w:r>
          </w:p>
        </w:tc>
      </w:tr>
      <w:tr w:rsidR="000722A7" w:rsidRPr="00981F47" w:rsidTr="00C80061">
        <w:trPr>
          <w:trHeight w:val="262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1413,56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0,38</w:t>
            </w:r>
          </w:p>
        </w:tc>
      </w:tr>
      <w:tr w:rsidR="000722A7" w:rsidRPr="00981F47" w:rsidTr="00C80061">
        <w:trPr>
          <w:trHeight w:val="262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2A7" w:rsidRPr="00981F47" w:rsidRDefault="000722A7" w:rsidP="00FC73F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981F47">
              <w:rPr>
                <w:sz w:val="20"/>
                <w:lang w:eastAsia="en-US"/>
              </w:rPr>
              <w:t>2023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</w:rPr>
              <w:t>1413,56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0722A7">
              <w:rPr>
                <w:sz w:val="20"/>
                <w:lang w:eastAsia="en-US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2A7" w:rsidRPr="000722A7" w:rsidRDefault="000722A7" w:rsidP="003F6874">
            <w:pPr>
              <w:jc w:val="center"/>
              <w:rPr>
                <w:sz w:val="20"/>
              </w:rPr>
            </w:pPr>
            <w:r w:rsidRPr="000722A7">
              <w:rPr>
                <w:sz w:val="20"/>
                <w:lang w:eastAsia="en-US"/>
              </w:rPr>
              <w:t>0,38</w:t>
            </w:r>
          </w:p>
        </w:tc>
      </w:tr>
    </w:tbl>
    <w:p w:rsidR="00C0468C" w:rsidRDefault="00C0468C" w:rsidP="00C0468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C0468C">
        <w:rPr>
          <w:b/>
          <w:szCs w:val="24"/>
        </w:rPr>
        <w:t>3.</w:t>
      </w:r>
      <w:r w:rsidRPr="00C0468C">
        <w:rPr>
          <w:szCs w:val="24"/>
        </w:rPr>
        <w:t xml:space="preserve"> Установить </w:t>
      </w:r>
      <w:r w:rsidRPr="00C0468C">
        <w:rPr>
          <w:color w:val="000000"/>
          <w:szCs w:val="24"/>
        </w:rPr>
        <w:t>МУНИЦИПАЛЬНОМУ УНИТАРНОМУ ПРЕДПРИЯТИЮ БОГОРОДСКОГО РАЙОНА «УПРАВЛЕНИЕ ВОДОКАНАЛИЗАЦИОННОГО ХОЗЯЙСТВА» (ИНН 5245013020), г. Богородск Нижегородской области</w:t>
      </w:r>
      <w:r w:rsidRPr="00C0468C">
        <w:rPr>
          <w:szCs w:val="24"/>
        </w:rPr>
        <w:t xml:space="preserve">, </w:t>
      </w:r>
      <w:r w:rsidRPr="00C0468C">
        <w:rPr>
          <w:b/>
          <w:bCs/>
          <w:szCs w:val="24"/>
        </w:rPr>
        <w:t xml:space="preserve">тарифы </w:t>
      </w:r>
      <w:r w:rsidRPr="00C0468C">
        <w:rPr>
          <w:b/>
          <w:noProof/>
          <w:szCs w:val="24"/>
        </w:rPr>
        <w:t xml:space="preserve">в сфере холодного водоснабжения и водоотведения </w:t>
      </w:r>
      <w:r w:rsidRPr="00C0468C">
        <w:rPr>
          <w:noProof/>
          <w:szCs w:val="24"/>
        </w:rPr>
        <w:t xml:space="preserve">для потребителей </w:t>
      </w:r>
      <w:r w:rsidRPr="00C0468C">
        <w:rPr>
          <w:szCs w:val="24"/>
        </w:rPr>
        <w:lastRenderedPageBreak/>
        <w:t>Богородского муниципального района Нижегородской области в следующих размерах</w:t>
      </w:r>
      <w:r>
        <w:rPr>
          <w:sz w:val="24"/>
          <w:szCs w:val="24"/>
        </w:rPr>
        <w:t>:</w:t>
      </w:r>
    </w:p>
    <w:tbl>
      <w:tblPr>
        <w:tblW w:w="48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1635"/>
        <w:gridCol w:w="711"/>
        <w:gridCol w:w="777"/>
        <w:gridCol w:w="711"/>
        <w:gridCol w:w="777"/>
        <w:gridCol w:w="713"/>
        <w:gridCol w:w="777"/>
        <w:gridCol w:w="713"/>
        <w:gridCol w:w="779"/>
        <w:gridCol w:w="701"/>
        <w:gridCol w:w="757"/>
      </w:tblGrid>
      <w:tr w:rsidR="00C0468C" w:rsidTr="00C0468C">
        <w:trPr>
          <w:trHeight w:val="281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83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C0468C" w:rsidTr="00981F47">
        <w:trPr>
          <w:cantSplit/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C0468C" w:rsidTr="00981F47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C0468C" w:rsidTr="001F55D8">
        <w:trPr>
          <w:cantSplit/>
          <w:trHeight w:val="357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1.</w:t>
            </w:r>
          </w:p>
        </w:tc>
        <w:tc>
          <w:tcPr>
            <w:tcW w:w="46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>
              <w:rPr>
                <w:bCs/>
                <w:sz w:val="22"/>
                <w:szCs w:val="22"/>
                <w:lang w:eastAsia="en-US"/>
              </w:rPr>
              <w:t>а территории</w:t>
            </w:r>
            <w:r>
              <w:rPr>
                <w:sz w:val="22"/>
                <w:szCs w:val="22"/>
                <w:lang w:eastAsia="en-US"/>
              </w:rPr>
              <w:t xml:space="preserve"> д. </w:t>
            </w:r>
            <w:proofErr w:type="spellStart"/>
            <w:r>
              <w:rPr>
                <w:sz w:val="22"/>
                <w:szCs w:val="22"/>
                <w:lang w:eastAsia="en-US"/>
              </w:rPr>
              <w:t>Крутец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Богородского муниципального района Нижегородской области</w:t>
            </w:r>
          </w:p>
        </w:tc>
      </w:tr>
      <w:tr w:rsidR="00C0468C" w:rsidTr="00981F47">
        <w:trPr>
          <w:trHeight w:val="133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468C" w:rsidRDefault="00C0468C" w:rsidP="001F55D8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468C" w:rsidRDefault="00C0468C" w:rsidP="001F55D8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468C" w:rsidRDefault="00C0468C" w:rsidP="001F55D8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468C" w:rsidRDefault="00C0468C" w:rsidP="001F55D8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468C" w:rsidRDefault="00C0468C" w:rsidP="001F55D8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468C" w:rsidRDefault="00C0468C" w:rsidP="001F55D8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468C" w:rsidRDefault="00C0468C" w:rsidP="001F55D8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468C" w:rsidRDefault="00C0468C" w:rsidP="001F55D8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468C" w:rsidRDefault="00C0468C" w:rsidP="001F55D8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468C" w:rsidRDefault="00C0468C" w:rsidP="001F55D8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FC73F4" w:rsidTr="00FC73F4">
        <w:trPr>
          <w:trHeight w:val="133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1.2.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73F4" w:rsidRDefault="00FC73F4" w:rsidP="001F55D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46,71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47,64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47,64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49,55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49,55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51,53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51,53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53,59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53,59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55,40</w:t>
            </w:r>
          </w:p>
        </w:tc>
      </w:tr>
      <w:tr w:rsidR="00C0468C" w:rsidTr="001F55D8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8C" w:rsidRDefault="00C0468C" w:rsidP="001F55D8">
            <w:pPr>
              <w:rPr>
                <w:sz w:val="20"/>
                <w:lang w:eastAsia="en-US"/>
              </w:rPr>
            </w:pPr>
          </w:p>
        </w:tc>
      </w:tr>
      <w:tr w:rsidR="00C0468C" w:rsidTr="001F55D8">
        <w:trPr>
          <w:trHeight w:val="132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4684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>
              <w:rPr>
                <w:bCs/>
                <w:sz w:val="22"/>
                <w:szCs w:val="22"/>
                <w:lang w:eastAsia="en-US"/>
              </w:rPr>
              <w:t>а территории</w:t>
            </w:r>
            <w:r>
              <w:rPr>
                <w:sz w:val="22"/>
                <w:szCs w:val="22"/>
                <w:lang w:eastAsia="en-US"/>
              </w:rPr>
              <w:t xml:space="preserve"> Алешковского, </w:t>
            </w:r>
            <w:proofErr w:type="spellStart"/>
            <w:r>
              <w:rPr>
                <w:sz w:val="22"/>
                <w:szCs w:val="22"/>
                <w:lang w:eastAsia="en-US"/>
              </w:rPr>
              <w:t>Дуденевского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Шапкинского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Хвощевского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 Каменского сельсоветов Богородского муниципального района Нижегородской области</w:t>
            </w:r>
          </w:p>
        </w:tc>
      </w:tr>
      <w:tr w:rsidR="00FC73F4" w:rsidTr="00FC73F4">
        <w:trPr>
          <w:trHeight w:val="133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34,41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35,09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35,09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36,49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36,49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37,94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37,94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39,45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39,45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40,85</w:t>
            </w:r>
          </w:p>
        </w:tc>
      </w:tr>
      <w:tr w:rsidR="00FC73F4" w:rsidTr="00FC73F4">
        <w:trPr>
          <w:trHeight w:val="133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2.2.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73F4" w:rsidRDefault="00FC73F4" w:rsidP="001F55D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34,41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35,09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35,09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36,49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36,49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37,94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37,94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39,45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39,45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  <w:r w:rsidRPr="00FC73F4">
              <w:rPr>
                <w:sz w:val="20"/>
                <w:lang w:eastAsia="en-US"/>
              </w:rPr>
              <w:t>40,85</w:t>
            </w:r>
          </w:p>
        </w:tc>
      </w:tr>
      <w:tr w:rsidR="00FC73F4" w:rsidTr="00FC73F4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sz w:val="20"/>
                <w:lang w:eastAsia="en-US"/>
              </w:rPr>
            </w:pPr>
          </w:p>
        </w:tc>
      </w:tr>
      <w:tr w:rsidR="00FC73F4" w:rsidTr="00FC73F4">
        <w:trPr>
          <w:trHeight w:val="132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2.3.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(без учета очистки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8,72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8,89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8,89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9,14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9,14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9,42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9,42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9,74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9,74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9,98</w:t>
            </w:r>
          </w:p>
        </w:tc>
      </w:tr>
      <w:tr w:rsidR="00FC73F4" w:rsidTr="00FC73F4">
        <w:trPr>
          <w:trHeight w:val="132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2.4.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(без учета очистки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  <w:p w:rsidR="00FC73F4" w:rsidRDefault="00FC73F4" w:rsidP="001F55D8">
            <w:pPr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8,72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8,89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8,89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9,14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9,14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9,42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9,42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9,74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9,74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9,98</w:t>
            </w:r>
          </w:p>
        </w:tc>
      </w:tr>
      <w:tr w:rsidR="00C0468C" w:rsidTr="001F55D8">
        <w:trPr>
          <w:trHeight w:val="132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C0468C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46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8C" w:rsidRDefault="00981F47" w:rsidP="001F55D8">
            <w:pPr>
              <w:jc w:val="both"/>
              <w:rPr>
                <w:sz w:val="22"/>
                <w:szCs w:val="22"/>
                <w:lang w:eastAsia="en-US"/>
              </w:rPr>
            </w:pPr>
            <w:r w:rsidRPr="00DB7CF0">
              <w:rPr>
                <w:sz w:val="22"/>
                <w:szCs w:val="22"/>
              </w:rPr>
              <w:t>Н</w:t>
            </w:r>
            <w:r w:rsidRPr="00DB7CF0">
              <w:rPr>
                <w:bCs/>
                <w:sz w:val="22"/>
                <w:szCs w:val="22"/>
              </w:rPr>
              <w:t>а территории</w:t>
            </w:r>
            <w:r w:rsidRPr="00DB7CF0">
              <w:rPr>
                <w:sz w:val="22"/>
                <w:szCs w:val="22"/>
              </w:rPr>
              <w:t xml:space="preserve"> д. </w:t>
            </w:r>
            <w:proofErr w:type="spellStart"/>
            <w:r w:rsidRPr="00DB7CF0">
              <w:rPr>
                <w:sz w:val="22"/>
                <w:szCs w:val="22"/>
              </w:rPr>
              <w:t>Швариха</w:t>
            </w:r>
            <w:proofErr w:type="spellEnd"/>
            <w:r w:rsidRPr="00DB7CF0">
              <w:rPr>
                <w:sz w:val="22"/>
                <w:szCs w:val="22"/>
              </w:rPr>
              <w:t xml:space="preserve">, с. </w:t>
            </w:r>
            <w:proofErr w:type="spellStart"/>
            <w:r w:rsidRPr="00DB7CF0">
              <w:rPr>
                <w:sz w:val="22"/>
                <w:szCs w:val="22"/>
              </w:rPr>
              <w:t>Дуденево</w:t>
            </w:r>
            <w:proofErr w:type="spellEnd"/>
            <w:r w:rsidRPr="00DB7CF0">
              <w:rPr>
                <w:sz w:val="22"/>
                <w:szCs w:val="22"/>
              </w:rPr>
              <w:t>, д. </w:t>
            </w:r>
            <w:proofErr w:type="spellStart"/>
            <w:r w:rsidRPr="00DB7CF0">
              <w:rPr>
                <w:sz w:val="22"/>
                <w:szCs w:val="22"/>
              </w:rPr>
              <w:t>Хабарское</w:t>
            </w:r>
            <w:proofErr w:type="spellEnd"/>
            <w:r w:rsidRPr="00DB7CF0">
              <w:rPr>
                <w:sz w:val="22"/>
                <w:szCs w:val="22"/>
              </w:rPr>
              <w:t xml:space="preserve"> и с. </w:t>
            </w:r>
            <w:proofErr w:type="spellStart"/>
            <w:r w:rsidRPr="00DB7CF0">
              <w:rPr>
                <w:sz w:val="22"/>
                <w:szCs w:val="22"/>
              </w:rPr>
              <w:t>Лукино</w:t>
            </w:r>
            <w:proofErr w:type="spellEnd"/>
            <w:r w:rsidRPr="00DB7CF0">
              <w:rPr>
                <w:sz w:val="22"/>
                <w:szCs w:val="22"/>
              </w:rPr>
              <w:t xml:space="preserve"> Богородского муниципального района Нижегородской области</w:t>
            </w:r>
          </w:p>
        </w:tc>
      </w:tr>
      <w:tr w:rsidR="00FC73F4" w:rsidTr="00FC73F4">
        <w:trPr>
          <w:trHeight w:val="132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3.1.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(без учета очистки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18,07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18,43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18,43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18,53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18,53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19,13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19,13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19,89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19,89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20,68</w:t>
            </w:r>
          </w:p>
        </w:tc>
      </w:tr>
      <w:tr w:rsidR="00FC73F4" w:rsidTr="00FC73F4">
        <w:trPr>
          <w:trHeight w:val="132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3.2.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(без учета очистки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  <w:p w:rsidR="00FC73F4" w:rsidRDefault="00FC73F4" w:rsidP="001F55D8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18,07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18,43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18,43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18,53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18,53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19,13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19,13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19,89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19,89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20,68</w:t>
            </w:r>
          </w:p>
        </w:tc>
      </w:tr>
      <w:tr w:rsidR="00981F47" w:rsidTr="00981F47">
        <w:trPr>
          <w:trHeight w:val="132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47" w:rsidRDefault="00981F47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46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47" w:rsidRDefault="00981F47" w:rsidP="00981F47">
            <w:pPr>
              <w:jc w:val="both"/>
              <w:rPr>
                <w:sz w:val="20"/>
                <w:lang w:eastAsia="en-US"/>
              </w:rPr>
            </w:pPr>
            <w:r w:rsidRPr="00DB7CF0">
              <w:rPr>
                <w:sz w:val="22"/>
                <w:szCs w:val="22"/>
              </w:rPr>
              <w:t>Н</w:t>
            </w:r>
            <w:r w:rsidRPr="00DB7CF0">
              <w:rPr>
                <w:bCs/>
                <w:sz w:val="22"/>
                <w:szCs w:val="22"/>
              </w:rPr>
              <w:t>а территории</w:t>
            </w:r>
            <w:r w:rsidRPr="00DB7CF0">
              <w:rPr>
                <w:sz w:val="22"/>
                <w:szCs w:val="22"/>
              </w:rPr>
              <w:t xml:space="preserve"> д. </w:t>
            </w:r>
            <w:proofErr w:type="gramStart"/>
            <w:r w:rsidRPr="00DB7CF0">
              <w:rPr>
                <w:sz w:val="22"/>
                <w:szCs w:val="22"/>
              </w:rPr>
              <w:t>Песочное</w:t>
            </w:r>
            <w:proofErr w:type="gramEnd"/>
            <w:r w:rsidRPr="00DB7CF0">
              <w:rPr>
                <w:sz w:val="22"/>
                <w:szCs w:val="22"/>
              </w:rPr>
              <w:t xml:space="preserve"> и д. Березовка Богородского муниципального района Нижегородской области</w:t>
            </w:r>
          </w:p>
        </w:tc>
      </w:tr>
      <w:tr w:rsidR="00FC73F4" w:rsidTr="00FC73F4">
        <w:trPr>
          <w:trHeight w:val="132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4.1.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29,37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29,95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29,95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30,13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30,14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30,14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30,75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30,75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31,16</w:t>
            </w:r>
          </w:p>
        </w:tc>
      </w:tr>
      <w:tr w:rsidR="00FC73F4" w:rsidTr="00FC73F4">
        <w:trPr>
          <w:trHeight w:val="132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4.2.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Default="00FC73F4" w:rsidP="001F55D8">
            <w:pPr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  <w:p w:rsidR="00FC73F4" w:rsidRDefault="00FC73F4" w:rsidP="001F55D8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29,37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29,95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29,95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30,13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30,14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30,14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30,75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30,75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3F4" w:rsidRPr="00FC73F4" w:rsidRDefault="00FC73F4" w:rsidP="00FC73F4">
            <w:pPr>
              <w:jc w:val="center"/>
              <w:rPr>
                <w:sz w:val="20"/>
              </w:rPr>
            </w:pPr>
            <w:r w:rsidRPr="00FC73F4">
              <w:rPr>
                <w:sz w:val="20"/>
              </w:rPr>
              <w:t>31,16</w:t>
            </w:r>
          </w:p>
        </w:tc>
      </w:tr>
    </w:tbl>
    <w:p w:rsidR="00C0468C" w:rsidRPr="00C0468C" w:rsidRDefault="00C0468C" w:rsidP="00C0468C">
      <w:pPr>
        <w:spacing w:line="276" w:lineRule="auto"/>
        <w:ind w:firstLine="709"/>
        <w:jc w:val="both"/>
        <w:rPr>
          <w:color w:val="000000"/>
          <w:szCs w:val="24"/>
        </w:rPr>
      </w:pPr>
      <w:r w:rsidRPr="00C0468C">
        <w:rPr>
          <w:b/>
          <w:szCs w:val="24"/>
        </w:rPr>
        <w:t>4.</w:t>
      </w:r>
      <w:r w:rsidRPr="00C0468C">
        <w:rPr>
          <w:szCs w:val="24"/>
        </w:rPr>
        <w:t xml:space="preserve"> Утвердить производственные программы </w:t>
      </w:r>
      <w:r w:rsidRPr="00C0468C">
        <w:rPr>
          <w:color w:val="000000"/>
          <w:szCs w:val="24"/>
        </w:rPr>
        <w:t xml:space="preserve">МУНИЦИПАЛЬНОГО УНИТАРНОГО ПРЕДПРИЯТИЯ БОГОРОДСКОГО РАЙОНА «УПРАВЛЕНИЕ </w:t>
      </w:r>
      <w:r w:rsidRPr="00C0468C">
        <w:rPr>
          <w:color w:val="000000"/>
          <w:szCs w:val="24"/>
        </w:rPr>
        <w:lastRenderedPageBreak/>
        <w:t>ВОДОКАНАЛИЗАЦИОННОГО ХОЗЯЙСТВА» (ИНН 5245013020), г. Богородск Нижегородской области</w:t>
      </w:r>
      <w:r w:rsidRPr="00C0468C">
        <w:rPr>
          <w:noProof/>
          <w:szCs w:val="24"/>
        </w:rPr>
        <w:t>, в сфере холодного водоснабжения и водоотве</w:t>
      </w:r>
      <w:r w:rsidR="00981F47">
        <w:rPr>
          <w:noProof/>
          <w:szCs w:val="24"/>
        </w:rPr>
        <w:t>дения согласно Приложениям 1 - 5</w:t>
      </w:r>
      <w:r w:rsidRPr="00C0468C">
        <w:rPr>
          <w:noProof/>
          <w:szCs w:val="24"/>
        </w:rPr>
        <w:t xml:space="preserve"> к настоящему решению.</w:t>
      </w:r>
    </w:p>
    <w:p w:rsidR="00C0468C" w:rsidRPr="00C0468C" w:rsidRDefault="00C0468C" w:rsidP="00C0468C">
      <w:pPr>
        <w:pStyle w:val="ac"/>
        <w:spacing w:line="276" w:lineRule="auto"/>
        <w:ind w:firstLine="708"/>
        <w:rPr>
          <w:szCs w:val="24"/>
        </w:rPr>
      </w:pPr>
      <w:r w:rsidRPr="00C0468C">
        <w:rPr>
          <w:b/>
          <w:bCs/>
          <w:szCs w:val="24"/>
        </w:rPr>
        <w:t xml:space="preserve">5. </w:t>
      </w:r>
      <w:r w:rsidRPr="00C0468C">
        <w:rPr>
          <w:color w:val="000000"/>
          <w:szCs w:val="24"/>
        </w:rPr>
        <w:t>МУНИЦИПАЛЬНОЕ УНИТАРНОЕ ПРЕДПРИЯТИЕ БОГОРОДСКОГО РАЙОНА «УПРАВЛЕНИЕ ВОДОКАНАЛИЗАЦИОННОГО ХОЗЯЙСТВА»                             (ИНН 5245013020), г. Богородск Нижегородской области</w:t>
      </w:r>
      <w:r w:rsidRPr="00C0468C">
        <w:rPr>
          <w:szCs w:val="24"/>
        </w:rPr>
        <w:t xml:space="preserve">, применяет упрощенную систему налогообложения и не является плательщиком НДС в соответствии со </w:t>
      </w:r>
      <w:hyperlink r:id="rId11" w:history="1">
        <w:r w:rsidRPr="00C0468C">
          <w:rPr>
            <w:rStyle w:val="a7"/>
            <w:rFonts w:eastAsiaTheme="majorEastAsia"/>
            <w:iCs/>
            <w:szCs w:val="24"/>
          </w:rPr>
          <w:t xml:space="preserve">ст. </w:t>
        </w:r>
        <w:r w:rsidRPr="00C0468C">
          <w:rPr>
            <w:rStyle w:val="a7"/>
            <w:rFonts w:eastAsiaTheme="majorEastAsia"/>
            <w:szCs w:val="24"/>
          </w:rPr>
          <w:t>346</w:t>
        </w:r>
        <w:r w:rsidRPr="00C0468C">
          <w:rPr>
            <w:rStyle w:val="a7"/>
            <w:rFonts w:eastAsiaTheme="majorEastAsia"/>
            <w:szCs w:val="24"/>
            <w:vertAlign w:val="superscript"/>
          </w:rPr>
          <w:t>11</w:t>
        </w:r>
        <w:r w:rsidRPr="00C0468C">
          <w:rPr>
            <w:rStyle w:val="a7"/>
            <w:rFonts w:eastAsiaTheme="majorEastAsia"/>
            <w:szCs w:val="24"/>
          </w:rPr>
          <w:t xml:space="preserve"> главы 26</w:t>
        </w:r>
        <w:r w:rsidRPr="00C0468C">
          <w:rPr>
            <w:rStyle w:val="a7"/>
            <w:rFonts w:eastAsiaTheme="majorEastAsia"/>
            <w:szCs w:val="24"/>
            <w:vertAlign w:val="superscript"/>
          </w:rPr>
          <w:t>2</w:t>
        </w:r>
        <w:r w:rsidRPr="00C0468C">
          <w:rPr>
            <w:rStyle w:val="a7"/>
            <w:rFonts w:eastAsiaTheme="majorEastAsia"/>
            <w:szCs w:val="24"/>
          </w:rPr>
          <w:t xml:space="preserve"> </w:t>
        </w:r>
      </w:hyperlink>
      <w:r w:rsidRPr="00C0468C">
        <w:rPr>
          <w:szCs w:val="24"/>
        </w:rPr>
        <w:t>Налогового кодекса Российской Федерации.</w:t>
      </w:r>
    </w:p>
    <w:p w:rsidR="00C0468C" w:rsidRPr="00C0468C" w:rsidRDefault="00C0468C" w:rsidP="00C0468C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 w:rsidRPr="00C0468C">
        <w:rPr>
          <w:szCs w:val="24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EE1F08" w:rsidRPr="00EE1F08" w:rsidRDefault="00C0468C" w:rsidP="00C0468C">
      <w:pPr>
        <w:spacing w:line="276" w:lineRule="auto"/>
        <w:ind w:firstLine="709"/>
        <w:jc w:val="both"/>
        <w:rPr>
          <w:szCs w:val="24"/>
        </w:rPr>
      </w:pPr>
      <w:r w:rsidRPr="00C0468C">
        <w:rPr>
          <w:b/>
          <w:bCs/>
          <w:szCs w:val="24"/>
        </w:rPr>
        <w:t>6.</w:t>
      </w:r>
      <w:r w:rsidRPr="00C0468C">
        <w:rPr>
          <w:szCs w:val="24"/>
        </w:rPr>
        <w:t xml:space="preserve"> Тарифы, установленные пунктом </w:t>
      </w:r>
      <w:r w:rsidR="00EE1F08" w:rsidRPr="00EE1F08">
        <w:rPr>
          <w:szCs w:val="24"/>
        </w:rPr>
        <w:t xml:space="preserve">3 настоящего решения, действуют </w:t>
      </w:r>
      <w:r w:rsidR="00EE1F08" w:rsidRPr="00EE1F08">
        <w:rPr>
          <w:szCs w:val="24"/>
        </w:rPr>
        <w:br/>
        <w:t>с 1 января 2019 г</w:t>
      </w:r>
      <w:r w:rsidR="00EE1F08">
        <w:rPr>
          <w:szCs w:val="24"/>
        </w:rPr>
        <w:t xml:space="preserve">. </w:t>
      </w:r>
      <w:r w:rsidR="00EE1F08" w:rsidRPr="00EE1F08">
        <w:rPr>
          <w:szCs w:val="24"/>
        </w:rPr>
        <w:t>по 31 декабря 2023 г</w:t>
      </w:r>
      <w:r w:rsidR="00EE1F08">
        <w:rPr>
          <w:szCs w:val="24"/>
        </w:rPr>
        <w:t>.</w:t>
      </w:r>
      <w:r w:rsidR="00EE1F08" w:rsidRPr="00EE1F08">
        <w:rPr>
          <w:szCs w:val="24"/>
        </w:rPr>
        <w:t xml:space="preserve"> включительно.</w:t>
      </w:r>
    </w:p>
    <w:p w:rsidR="00261BEB" w:rsidRPr="00EE1F08" w:rsidRDefault="00E9284B" w:rsidP="00EE1F08">
      <w:pPr>
        <w:tabs>
          <w:tab w:val="left" w:pos="1897"/>
        </w:tabs>
        <w:spacing w:line="276" w:lineRule="auto"/>
        <w:rPr>
          <w:sz w:val="36"/>
          <w:szCs w:val="24"/>
        </w:rPr>
      </w:pPr>
      <w:r w:rsidRPr="00EE1F08">
        <w:rPr>
          <w:sz w:val="36"/>
          <w:szCs w:val="24"/>
        </w:rPr>
        <w:t xml:space="preserve">   </w:t>
      </w:r>
    </w:p>
    <w:p w:rsidR="00E9284B" w:rsidRDefault="00E9284B" w:rsidP="00114A0B">
      <w:pPr>
        <w:tabs>
          <w:tab w:val="left" w:pos="1897"/>
        </w:tabs>
        <w:rPr>
          <w:szCs w:val="24"/>
        </w:rPr>
      </w:pPr>
    </w:p>
    <w:p w:rsidR="00E9284B" w:rsidRDefault="00E9284B" w:rsidP="00114A0B">
      <w:pPr>
        <w:tabs>
          <w:tab w:val="left" w:pos="1897"/>
        </w:tabs>
        <w:rPr>
          <w:noProof/>
        </w:rPr>
      </w:pPr>
    </w:p>
    <w:p w:rsidR="00AF25E6" w:rsidRDefault="003F7CA5" w:rsidP="005C06DC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971777" w:rsidRDefault="00971777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EE1F08" w:rsidRDefault="00EE1F08" w:rsidP="006B717F">
      <w:pPr>
        <w:spacing w:line="276" w:lineRule="auto"/>
        <w:rPr>
          <w:szCs w:val="28"/>
        </w:rPr>
      </w:pPr>
    </w:p>
    <w:p w:rsidR="00EE1F08" w:rsidRDefault="00EE1F08" w:rsidP="006B717F">
      <w:pPr>
        <w:spacing w:line="276" w:lineRule="auto"/>
        <w:rPr>
          <w:szCs w:val="28"/>
        </w:rPr>
      </w:pPr>
    </w:p>
    <w:p w:rsidR="00EE1F08" w:rsidRDefault="00EE1F08" w:rsidP="006B717F">
      <w:pPr>
        <w:spacing w:line="276" w:lineRule="auto"/>
        <w:rPr>
          <w:szCs w:val="28"/>
        </w:rPr>
      </w:pPr>
    </w:p>
    <w:p w:rsidR="00EE1F08" w:rsidRDefault="00EE1F08" w:rsidP="006B717F">
      <w:pPr>
        <w:spacing w:line="276" w:lineRule="auto"/>
        <w:rPr>
          <w:szCs w:val="28"/>
        </w:rPr>
      </w:pPr>
    </w:p>
    <w:p w:rsidR="00C0468C" w:rsidRDefault="00C0468C" w:rsidP="006B717F">
      <w:pPr>
        <w:spacing w:line="276" w:lineRule="auto"/>
        <w:rPr>
          <w:szCs w:val="28"/>
        </w:rPr>
      </w:pPr>
    </w:p>
    <w:p w:rsidR="00C0468C" w:rsidRDefault="00C0468C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6627AF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1F55D8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89772A">
              <w:t>1</w:t>
            </w:r>
          </w:p>
          <w:p w:rsidR="005C06DC" w:rsidRDefault="005C06DC" w:rsidP="006627AF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C1422C">
            <w:pPr>
              <w:ind w:left="3552"/>
              <w:jc w:val="center"/>
              <w:rPr>
                <w:lang w:val="en-US"/>
              </w:rPr>
            </w:pPr>
            <w:r w:rsidRPr="001F55D8">
              <w:t xml:space="preserve">от </w:t>
            </w:r>
            <w:r w:rsidR="001F55D8" w:rsidRPr="001F55D8">
              <w:t xml:space="preserve">18 декабря </w:t>
            </w:r>
            <w:r w:rsidR="00086839" w:rsidRPr="001F55D8">
              <w:t>2018</w:t>
            </w:r>
            <w:r w:rsidR="00CC03DF" w:rsidRPr="001F55D8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0130C5">
              <w:t>53/63</w:t>
            </w:r>
          </w:p>
        </w:tc>
      </w:tr>
      <w:tr w:rsidR="00AB760E" w:rsidRPr="006161EA" w:rsidTr="006627AF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6627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0468C" w:rsidRPr="00C0468C" w:rsidRDefault="00C0468C" w:rsidP="00C046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C0468C" w:rsidRDefault="00C0468C" w:rsidP="00C046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>ПО ОКАЗАНИЮ УСЛУГ ХОЛОДНОГО ВОДОСНАБЖЕНИЯ</w:t>
            </w:r>
          </w:p>
          <w:p w:rsidR="0089772A" w:rsidRPr="00C0468C" w:rsidRDefault="00C0468C" w:rsidP="00C046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 xml:space="preserve"> </w:t>
            </w:r>
            <w:r w:rsidR="001F55D8">
              <w:rPr>
                <w:b/>
                <w:sz w:val="24"/>
                <w:szCs w:val="24"/>
              </w:rPr>
              <w:t>потребителям</w:t>
            </w:r>
            <w:r w:rsidRPr="00C0468C">
              <w:rPr>
                <w:b/>
                <w:sz w:val="24"/>
                <w:szCs w:val="24"/>
              </w:rPr>
              <w:t xml:space="preserve"> на территории д. </w:t>
            </w:r>
            <w:proofErr w:type="spellStart"/>
            <w:r>
              <w:rPr>
                <w:b/>
                <w:sz w:val="24"/>
                <w:szCs w:val="24"/>
              </w:rPr>
              <w:t>К</w:t>
            </w:r>
            <w:r w:rsidRPr="00C0468C">
              <w:rPr>
                <w:b/>
                <w:sz w:val="24"/>
                <w:szCs w:val="24"/>
              </w:rPr>
              <w:t>рутец</w:t>
            </w:r>
            <w:proofErr w:type="spellEnd"/>
            <w:r w:rsidRPr="00C0468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Б</w:t>
            </w:r>
            <w:r w:rsidRPr="00C0468C">
              <w:rPr>
                <w:b/>
                <w:sz w:val="24"/>
                <w:szCs w:val="24"/>
              </w:rPr>
              <w:t xml:space="preserve">огородского муниципального района </w:t>
            </w:r>
            <w:r>
              <w:rPr>
                <w:b/>
                <w:sz w:val="24"/>
                <w:szCs w:val="24"/>
              </w:rPr>
              <w:t>Н</w:t>
            </w:r>
            <w:r w:rsidRPr="00C0468C">
              <w:rPr>
                <w:b/>
                <w:sz w:val="24"/>
                <w:szCs w:val="24"/>
              </w:rPr>
              <w:t>ижегородской области</w:t>
            </w:r>
          </w:p>
          <w:p w:rsidR="00C0468C" w:rsidRPr="00C15EF7" w:rsidRDefault="00C0468C" w:rsidP="00C046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89772A" w:rsidRPr="00FC73F4" w:rsidRDefault="00B17710" w:rsidP="00FC73F4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</w:t>
      </w:r>
      <w:r w:rsidR="00114A0B" w:rsidRPr="00FA37F8">
        <w:rPr>
          <w:sz w:val="24"/>
          <w:szCs w:val="24"/>
          <w:lang w:eastAsia="en-US"/>
        </w:rPr>
        <w:t>01.201</w:t>
      </w:r>
      <w:r w:rsidR="007B6D9F" w:rsidRPr="00FA37F8">
        <w:rPr>
          <w:sz w:val="24"/>
          <w:szCs w:val="24"/>
          <w:lang w:eastAsia="en-US"/>
        </w:rPr>
        <w:t>9</w:t>
      </w:r>
      <w:r w:rsidRPr="00FA37F8">
        <w:rPr>
          <w:sz w:val="24"/>
          <w:szCs w:val="24"/>
          <w:lang w:eastAsia="en-US"/>
        </w:rPr>
        <w:t xml:space="preserve"> г. по 31.12.2</w:t>
      </w:r>
      <w:r w:rsidR="007B6D9F" w:rsidRPr="00FA37F8">
        <w:rPr>
          <w:sz w:val="24"/>
          <w:szCs w:val="24"/>
          <w:lang w:eastAsia="en-US"/>
        </w:rPr>
        <w:t>0</w:t>
      </w:r>
      <w:r w:rsidR="00F25D50">
        <w:rPr>
          <w:sz w:val="24"/>
          <w:szCs w:val="24"/>
          <w:lang w:eastAsia="en-US"/>
        </w:rPr>
        <w:t>23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W w:w="936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238"/>
        <w:gridCol w:w="615"/>
        <w:gridCol w:w="427"/>
        <w:gridCol w:w="140"/>
        <w:gridCol w:w="468"/>
        <w:gridCol w:w="47"/>
        <w:gridCol w:w="397"/>
        <w:gridCol w:w="80"/>
        <w:gridCol w:w="140"/>
        <w:gridCol w:w="852"/>
        <w:gridCol w:w="152"/>
        <w:gridCol w:w="271"/>
        <w:gridCol w:w="208"/>
        <w:gridCol w:w="70"/>
        <w:gridCol w:w="291"/>
        <w:gridCol w:w="516"/>
        <w:gridCol w:w="191"/>
        <w:gridCol w:w="286"/>
        <w:gridCol w:w="994"/>
      </w:tblGrid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FC73F4" w:rsidRPr="00FC73F4" w:rsidTr="00FC73F4">
        <w:trPr>
          <w:trHeight w:val="542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383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tabs>
                <w:tab w:val="left" w:pos="1897"/>
              </w:tabs>
              <w:rPr>
                <w:sz w:val="20"/>
              </w:rPr>
            </w:pPr>
            <w:r w:rsidRPr="00FC73F4">
              <w:rPr>
                <w:color w:val="000000"/>
                <w:sz w:val="20"/>
              </w:rPr>
              <w:t>МУНИЦИПАЛЬНОЕ УНИТАРНОЕ ПРЕДПРИЯТИЕ БОГОРОДСКОГО РАЙОНА «УПРАВЛЕНИЕ ВОДОКАНАЛИЗАЦИОННОГО ХОЗЯЙСТВА» (ИНН 5245013020)</w:t>
            </w:r>
          </w:p>
        </w:tc>
      </w:tr>
      <w:tr w:rsidR="00FC73F4" w:rsidRPr="00FC73F4" w:rsidTr="00FC73F4">
        <w:trPr>
          <w:trHeight w:val="360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383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tabs>
                <w:tab w:val="left" w:pos="1897"/>
              </w:tabs>
              <w:rPr>
                <w:sz w:val="18"/>
                <w:szCs w:val="28"/>
              </w:rPr>
            </w:pPr>
            <w:r w:rsidRPr="00FC73F4">
              <w:rPr>
                <w:sz w:val="20"/>
              </w:rPr>
              <w:t>607602, Нижегородская область, г. Богородск, ул. Добролюбова, д. 1Г</w:t>
            </w:r>
          </w:p>
        </w:tc>
      </w:tr>
      <w:tr w:rsidR="00FC73F4" w:rsidRPr="00FC73F4" w:rsidTr="00FC73F4">
        <w:trPr>
          <w:trHeight w:val="458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383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FC73F4" w:rsidRPr="00FC73F4" w:rsidTr="00FC73F4">
        <w:trPr>
          <w:trHeight w:val="360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383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</w:t>
            </w:r>
          </w:p>
        </w:tc>
      </w:tr>
      <w:tr w:rsidR="00FC73F4" w:rsidRPr="00FC73F4" w:rsidTr="00FC73F4">
        <w:trPr>
          <w:trHeight w:val="63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FC73F4" w:rsidRPr="00FC73F4" w:rsidTr="00FC73F4">
        <w:trPr>
          <w:trHeight w:val="629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 год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 год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 год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 год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 год</w:t>
            </w:r>
          </w:p>
        </w:tc>
      </w:tr>
      <w:tr w:rsidR="00FC73F4" w:rsidRPr="00FC73F4" w:rsidTr="00FC73F4">
        <w:trPr>
          <w:trHeight w:val="296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Подано воды всего, тыс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FC73F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FC73F4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2,653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2,653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2,653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2,653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2,653</w:t>
            </w:r>
          </w:p>
        </w:tc>
      </w:tr>
      <w:tr w:rsidR="00FC73F4" w:rsidRPr="00FC73F4" w:rsidTr="00FC73F4">
        <w:trPr>
          <w:trHeight w:val="296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2,653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2,653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2,653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2,653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2,653</w:t>
            </w:r>
          </w:p>
        </w:tc>
      </w:tr>
      <w:tr w:rsidR="00FC73F4" w:rsidRPr="00FC73F4" w:rsidTr="00FC73F4">
        <w:trPr>
          <w:trHeight w:val="296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96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96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96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FC73F4" w:rsidRPr="00FC73F4" w:rsidTr="00FC73F4">
        <w:trPr>
          <w:trHeight w:val="223"/>
        </w:trPr>
        <w:tc>
          <w:tcPr>
            <w:tcW w:w="32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9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47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C73F4" w:rsidRPr="00FC73F4" w:rsidTr="00FC73F4">
        <w:trPr>
          <w:trHeight w:val="255"/>
        </w:trPr>
        <w:tc>
          <w:tcPr>
            <w:tcW w:w="321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47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135,367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135,367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 год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1,745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1,745</w:t>
            </w:r>
          </w:p>
        </w:tc>
      </w:tr>
      <w:tr w:rsidR="00FC73F4" w:rsidRPr="00FC73F4" w:rsidTr="00FC73F4">
        <w:tc>
          <w:tcPr>
            <w:tcW w:w="491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color w:val="000000"/>
                <w:sz w:val="20"/>
                <w:lang w:eastAsia="en-US"/>
              </w:rPr>
              <w:t>137,112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137,112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139,370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139,370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lastRenderedPageBreak/>
              <w:t>Административные расходы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1,842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1,842</w:t>
            </w:r>
          </w:p>
        </w:tc>
      </w:tr>
      <w:tr w:rsidR="00FC73F4" w:rsidRPr="00FC73F4" w:rsidTr="00FC73F4">
        <w:tc>
          <w:tcPr>
            <w:tcW w:w="4912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141,212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141,212</w:t>
            </w:r>
          </w:p>
        </w:tc>
      </w:tr>
      <w:tr w:rsidR="00FC73F4" w:rsidRPr="00FC73F4" w:rsidTr="00FC73F4">
        <w:trPr>
          <w:trHeight w:val="17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142,558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142,558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1,938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1,938</w:t>
            </w:r>
          </w:p>
        </w:tc>
      </w:tr>
      <w:tr w:rsidR="00FC73F4" w:rsidRPr="00FC73F4" w:rsidTr="00FC73F4">
        <w:trPr>
          <w:trHeight w:val="109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01.01.2021 по 31.12.2021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144,496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144,496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144,836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144,836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2,036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2,036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146,872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146,872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01.01.2023 по 31.12.2023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150,258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150,258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2,177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2,177</w:t>
            </w:r>
          </w:p>
        </w:tc>
      </w:tr>
      <w:tr w:rsidR="00FC73F4" w:rsidRPr="00FC73F4" w:rsidTr="00FC73F4">
        <w:trPr>
          <w:trHeight w:val="300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152,435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152,435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722,128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722,128</w:t>
            </w:r>
          </w:p>
        </w:tc>
      </w:tr>
      <w:tr w:rsidR="00FC73F4" w:rsidRPr="00FC73F4" w:rsidTr="00FC73F4">
        <w:trPr>
          <w:trHeight w:val="692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FC73F4" w:rsidRPr="00FC73F4" w:rsidTr="00FC73F4">
        <w:trPr>
          <w:trHeight w:val="43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lastRenderedPageBreak/>
              <w:t xml:space="preserve">4.1. Перечень мероприятий по ремонту объектов централизованных систем водоснабжения </w:t>
            </w:r>
          </w:p>
        </w:tc>
      </w:tr>
      <w:tr w:rsidR="00FC73F4" w:rsidRPr="00FC73F4" w:rsidTr="00FC73F4">
        <w:trPr>
          <w:trHeight w:val="223"/>
        </w:trPr>
        <w:tc>
          <w:tcPr>
            <w:tcW w:w="32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9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47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C73F4" w:rsidRPr="00FC73F4" w:rsidTr="00FC73F4">
        <w:trPr>
          <w:trHeight w:val="255"/>
        </w:trPr>
        <w:tc>
          <w:tcPr>
            <w:tcW w:w="321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47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17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01.01.2023 по 31.12.2023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360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>4.2. Перечень мероприятий, направленных на улучшение качества  питьевой воды</w:t>
            </w:r>
          </w:p>
        </w:tc>
      </w:tr>
      <w:tr w:rsidR="00FC73F4" w:rsidRPr="00FC73F4" w:rsidTr="00FC73F4">
        <w:trPr>
          <w:trHeight w:val="223"/>
        </w:trPr>
        <w:tc>
          <w:tcPr>
            <w:tcW w:w="32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9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47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C73F4" w:rsidRPr="00FC73F4" w:rsidTr="00FC73F4">
        <w:trPr>
          <w:trHeight w:val="255"/>
        </w:trPr>
        <w:tc>
          <w:tcPr>
            <w:tcW w:w="321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47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17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01.01.2023 по 31.12.2023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360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эффективности, в том числе по снижению потерь воды при транспортировке</w:t>
            </w:r>
            <w:r w:rsidRPr="00FC73F4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FC73F4" w:rsidRPr="00FC73F4" w:rsidTr="00FC73F4">
        <w:trPr>
          <w:trHeight w:val="223"/>
        </w:trPr>
        <w:tc>
          <w:tcPr>
            <w:tcW w:w="32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9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47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C73F4" w:rsidRPr="00FC73F4" w:rsidTr="00FC73F4">
        <w:trPr>
          <w:trHeight w:val="255"/>
        </w:trPr>
        <w:tc>
          <w:tcPr>
            <w:tcW w:w="321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47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</w:tr>
      <w:tr w:rsidR="00FC73F4" w:rsidRPr="00FC73F4" w:rsidTr="00FC73F4">
        <w:trPr>
          <w:trHeight w:val="213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17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 год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434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FC73F4" w:rsidRPr="00FC73F4" w:rsidTr="00FC73F4">
        <w:trPr>
          <w:trHeight w:val="223"/>
        </w:trPr>
        <w:tc>
          <w:tcPr>
            <w:tcW w:w="32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9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47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C73F4" w:rsidRPr="00FC73F4" w:rsidTr="00FC73F4">
        <w:trPr>
          <w:trHeight w:val="255"/>
        </w:trPr>
        <w:tc>
          <w:tcPr>
            <w:tcW w:w="321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47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17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 xml:space="preserve">На период с 01.01.2022 по 31.12.2022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 год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FC73F4" w:rsidRPr="00FC73F4" w:rsidTr="00FC73F4">
        <w:trPr>
          <w:trHeight w:val="215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FC73F4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Период с 01.01.2019 по 31.12.2019 год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Период с 01.01.2020 по 31.12.2020 год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Период с 01.01.2021 по 31.12.2021 год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Период с 01.01.2022 по 31.12.2022 год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Период с 01.01.2023 по 31.12.2023 год</w:t>
            </w:r>
          </w:p>
        </w:tc>
      </w:tr>
      <w:tr w:rsidR="00FC73F4" w:rsidRPr="00FC73F4" w:rsidTr="00FC73F4">
        <w:trPr>
          <w:trHeight w:val="212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FC73F4" w:rsidRPr="00FC73F4" w:rsidTr="00FC73F4">
        <w:trPr>
          <w:trHeight w:val="1398"/>
        </w:trPr>
        <w:tc>
          <w:tcPr>
            <w:tcW w:w="3830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</w:t>
            </w:r>
          </w:p>
        </w:tc>
      </w:tr>
      <w:tr w:rsidR="00FC73F4" w:rsidRPr="00FC73F4" w:rsidTr="00FC73F4">
        <w:trPr>
          <w:trHeight w:val="836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</w:t>
            </w:r>
          </w:p>
        </w:tc>
      </w:tr>
      <w:tr w:rsidR="00FC73F4" w:rsidRPr="00FC73F4" w:rsidTr="00FC73F4">
        <w:trPr>
          <w:trHeight w:val="276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FC73F4" w:rsidRPr="00FC73F4" w:rsidTr="00FC73F4">
        <w:trPr>
          <w:trHeight w:val="845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ед./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2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FC73F4" w:rsidRPr="00FC73F4" w:rsidTr="00FC73F4">
        <w:trPr>
          <w:trHeight w:val="212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705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/куб. м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6,24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6,24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6,24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6,24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6,24</w:t>
            </w:r>
          </w:p>
        </w:tc>
      </w:tr>
      <w:tr w:rsidR="00FC73F4" w:rsidRPr="00FC73F4" w:rsidTr="00FC73F4">
        <w:trPr>
          <w:trHeight w:val="212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/куб. м</w:t>
            </w:r>
          </w:p>
        </w:tc>
        <w:tc>
          <w:tcPr>
            <w:tcW w:w="99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FC73F4" w:rsidRPr="00FC73F4" w:rsidTr="00FC73F4">
        <w:trPr>
          <w:trHeight w:val="215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183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2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2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 xml:space="preserve">На период с 01.01.2022 по 31.12.2022 год  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2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01.01.2023 по 31.12.2023 год  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2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360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FC73F4" w:rsidRPr="00FC73F4" w:rsidTr="00FC73F4">
        <w:trPr>
          <w:trHeight w:val="478"/>
        </w:trPr>
        <w:tc>
          <w:tcPr>
            <w:tcW w:w="708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FC73F4" w:rsidRPr="00FC73F4" w:rsidTr="00FC73F4">
        <w:trPr>
          <w:trHeight w:val="192"/>
        </w:trPr>
        <w:tc>
          <w:tcPr>
            <w:tcW w:w="7082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 год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125,161</w:t>
            </w:r>
          </w:p>
        </w:tc>
      </w:tr>
      <w:tr w:rsidR="00FC73F4" w:rsidRPr="00FC73F4" w:rsidTr="00FC73F4">
        <w:tc>
          <w:tcPr>
            <w:tcW w:w="7082" w:type="dxa"/>
            <w:gridSpan w:val="1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 год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128,928</w:t>
            </w:r>
          </w:p>
        </w:tc>
      </w:tr>
      <w:tr w:rsidR="00FC73F4" w:rsidRPr="00FC73F4" w:rsidTr="00FC73F4">
        <w:tc>
          <w:tcPr>
            <w:tcW w:w="7082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 год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134,085</w:t>
            </w:r>
          </w:p>
        </w:tc>
      </w:tr>
      <w:tr w:rsidR="00FC73F4" w:rsidRPr="00FC73F4" w:rsidTr="00FC73F4">
        <w:tc>
          <w:tcPr>
            <w:tcW w:w="7082" w:type="dxa"/>
            <w:gridSpan w:val="1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 год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139,449</w:t>
            </w:r>
          </w:p>
        </w:tc>
      </w:tr>
      <w:tr w:rsidR="00FC73F4" w:rsidRPr="00FC73F4" w:rsidTr="00FC73F4">
        <w:tc>
          <w:tcPr>
            <w:tcW w:w="7082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 год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147,490</w:t>
            </w:r>
          </w:p>
        </w:tc>
      </w:tr>
      <w:tr w:rsidR="00FC73F4" w:rsidRPr="00FC73F4" w:rsidTr="00FC73F4">
        <w:tc>
          <w:tcPr>
            <w:tcW w:w="7082" w:type="dxa"/>
            <w:gridSpan w:val="1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объем финансовых потребностей за весь период реализации программы</w:t>
            </w:r>
            <w:r w:rsidRPr="00FC73F4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675,113</w:t>
            </w:r>
          </w:p>
        </w:tc>
      </w:tr>
      <w:tr w:rsidR="00FC73F4" w:rsidRPr="00FC73F4" w:rsidTr="00FC73F4">
        <w:trPr>
          <w:trHeight w:val="112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FC73F4" w:rsidRPr="00FC73F4" w:rsidTr="00FC73F4">
        <w:trPr>
          <w:trHeight w:val="105"/>
        </w:trPr>
        <w:tc>
          <w:tcPr>
            <w:tcW w:w="701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34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2017 год</w:t>
            </w:r>
          </w:p>
        </w:tc>
      </w:tr>
      <w:tr w:rsidR="00FC73F4" w:rsidRPr="00FC73F4" w:rsidTr="00FC73F4">
        <w:tc>
          <w:tcPr>
            <w:tcW w:w="701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Объем подачи воды,  </w:t>
            </w: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.к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уб.м</w:t>
            </w:r>
            <w:proofErr w:type="spellEnd"/>
          </w:p>
        </w:tc>
        <w:tc>
          <w:tcPr>
            <w:tcW w:w="234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2,652</w:t>
            </w:r>
          </w:p>
        </w:tc>
      </w:tr>
      <w:tr w:rsidR="00FC73F4" w:rsidRPr="00FC73F4" w:rsidTr="00FC73F4">
        <w:tc>
          <w:tcPr>
            <w:tcW w:w="701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FC73F4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34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172,393</w:t>
            </w:r>
          </w:p>
        </w:tc>
      </w:tr>
      <w:tr w:rsidR="00FC73F4" w:rsidRPr="00FC73F4" w:rsidTr="00FC73F4">
        <w:tc>
          <w:tcPr>
            <w:tcW w:w="701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FC73F4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34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701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Общий объем финансовых потребностей, </w:t>
            </w: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FC73F4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34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172,393</w:t>
            </w:r>
          </w:p>
        </w:tc>
      </w:tr>
    </w:tbl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9772A" w:rsidRDefault="0089772A" w:rsidP="0089772A">
      <w:pPr>
        <w:spacing w:line="276" w:lineRule="auto"/>
        <w:rPr>
          <w:szCs w:val="28"/>
        </w:rPr>
      </w:pPr>
    </w:p>
    <w:p w:rsidR="00EE1F08" w:rsidRDefault="00EE1F08" w:rsidP="0089772A">
      <w:pPr>
        <w:spacing w:line="276" w:lineRule="auto"/>
        <w:rPr>
          <w:szCs w:val="28"/>
        </w:rPr>
      </w:pPr>
    </w:p>
    <w:p w:rsidR="0089772A" w:rsidRDefault="0089772A" w:rsidP="0089772A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89772A" w:rsidTr="00FC73F4">
        <w:trPr>
          <w:gridAfter w:val="1"/>
          <w:wAfter w:w="11" w:type="dxa"/>
        </w:trPr>
        <w:tc>
          <w:tcPr>
            <w:tcW w:w="528" w:type="dxa"/>
          </w:tcPr>
          <w:p w:rsidR="0089772A" w:rsidRDefault="0089772A" w:rsidP="00FC73F4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89772A" w:rsidRDefault="0089772A" w:rsidP="00FC73F4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7C58BD" w:rsidRDefault="007C58BD" w:rsidP="00FC73F4">
            <w:pPr>
              <w:ind w:left="3552"/>
              <w:jc w:val="center"/>
            </w:pPr>
          </w:p>
          <w:p w:rsidR="0089772A" w:rsidRDefault="0089772A" w:rsidP="001F55D8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89772A" w:rsidRDefault="0089772A" w:rsidP="00FC73F4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89772A" w:rsidRPr="00CB1B90" w:rsidRDefault="0089772A" w:rsidP="00FC73F4">
            <w:pPr>
              <w:ind w:left="3552"/>
              <w:jc w:val="center"/>
              <w:rPr>
                <w:lang w:val="en-US"/>
              </w:rPr>
            </w:pPr>
            <w:r w:rsidRPr="001F55D8">
              <w:t xml:space="preserve">от </w:t>
            </w:r>
            <w:r w:rsidR="001F55D8" w:rsidRPr="001F55D8">
              <w:t xml:space="preserve">18 декабря </w:t>
            </w:r>
            <w:r w:rsidRPr="001F55D8">
              <w:t>2018 г.</w:t>
            </w:r>
            <w:r w:rsidRPr="00D74902">
              <w:t xml:space="preserve"> № </w:t>
            </w:r>
            <w:r w:rsidR="000130C5">
              <w:t>53/63</w:t>
            </w:r>
          </w:p>
        </w:tc>
      </w:tr>
      <w:tr w:rsidR="0089772A" w:rsidRPr="006161EA" w:rsidTr="00FC73F4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89772A" w:rsidRDefault="0089772A" w:rsidP="00FC73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0468C" w:rsidRPr="00C0468C" w:rsidRDefault="00C0468C" w:rsidP="00C046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C0468C" w:rsidRDefault="00C0468C" w:rsidP="00C046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E9284B" w:rsidRDefault="001F55D8" w:rsidP="00C046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потребителям</w:t>
            </w:r>
            <w:r w:rsidR="00C0468C">
              <w:rPr>
                <w:b/>
                <w:sz w:val="24"/>
                <w:szCs w:val="24"/>
              </w:rPr>
              <w:t xml:space="preserve"> </w:t>
            </w:r>
            <w:r w:rsidR="00C0468C" w:rsidRPr="00C0468C">
              <w:rPr>
                <w:b/>
                <w:sz w:val="24"/>
                <w:szCs w:val="24"/>
              </w:rPr>
              <w:t xml:space="preserve">на территории </w:t>
            </w:r>
            <w:r w:rsidR="00C0468C">
              <w:rPr>
                <w:b/>
                <w:sz w:val="24"/>
                <w:szCs w:val="24"/>
              </w:rPr>
              <w:t>А</w:t>
            </w:r>
            <w:r w:rsidR="00C0468C" w:rsidRPr="00C0468C">
              <w:rPr>
                <w:b/>
                <w:sz w:val="24"/>
                <w:szCs w:val="24"/>
              </w:rPr>
              <w:t xml:space="preserve">лешковского, </w:t>
            </w:r>
            <w:proofErr w:type="spellStart"/>
            <w:r w:rsidR="00C0468C">
              <w:rPr>
                <w:b/>
                <w:sz w:val="24"/>
                <w:szCs w:val="24"/>
              </w:rPr>
              <w:t>Д</w:t>
            </w:r>
            <w:r w:rsidR="00C0468C" w:rsidRPr="00C0468C">
              <w:rPr>
                <w:b/>
                <w:sz w:val="24"/>
                <w:szCs w:val="24"/>
              </w:rPr>
              <w:t>уденевского</w:t>
            </w:r>
            <w:proofErr w:type="spellEnd"/>
            <w:r w:rsidR="00C0468C" w:rsidRPr="00C0468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0468C">
              <w:rPr>
                <w:b/>
                <w:sz w:val="24"/>
                <w:szCs w:val="24"/>
              </w:rPr>
              <w:t>Ш</w:t>
            </w:r>
            <w:r w:rsidR="00C0468C" w:rsidRPr="00C0468C">
              <w:rPr>
                <w:b/>
                <w:sz w:val="24"/>
                <w:szCs w:val="24"/>
              </w:rPr>
              <w:t>апкинского</w:t>
            </w:r>
            <w:proofErr w:type="spellEnd"/>
            <w:r w:rsidR="00C0468C" w:rsidRPr="00C0468C">
              <w:rPr>
                <w:b/>
                <w:sz w:val="24"/>
                <w:szCs w:val="24"/>
              </w:rPr>
              <w:t>,</w:t>
            </w:r>
            <w:r w:rsidR="00C046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0468C">
              <w:rPr>
                <w:b/>
                <w:sz w:val="24"/>
                <w:szCs w:val="24"/>
              </w:rPr>
              <w:t>Х</w:t>
            </w:r>
            <w:r w:rsidR="00C0468C" w:rsidRPr="00C0468C">
              <w:rPr>
                <w:b/>
                <w:sz w:val="24"/>
                <w:szCs w:val="24"/>
              </w:rPr>
              <w:t>вощевского</w:t>
            </w:r>
            <w:proofErr w:type="spellEnd"/>
            <w:r w:rsidR="00C0468C" w:rsidRPr="00C0468C">
              <w:rPr>
                <w:b/>
                <w:sz w:val="24"/>
                <w:szCs w:val="24"/>
              </w:rPr>
              <w:t xml:space="preserve"> и </w:t>
            </w:r>
            <w:r w:rsidR="00C0468C">
              <w:rPr>
                <w:b/>
                <w:sz w:val="24"/>
                <w:szCs w:val="24"/>
              </w:rPr>
              <w:t>К</w:t>
            </w:r>
            <w:r w:rsidR="00C0468C" w:rsidRPr="00C0468C">
              <w:rPr>
                <w:b/>
                <w:sz w:val="24"/>
                <w:szCs w:val="24"/>
              </w:rPr>
              <w:t xml:space="preserve">аменского сельсоветов </w:t>
            </w:r>
            <w:r w:rsidR="00C0468C">
              <w:rPr>
                <w:b/>
                <w:sz w:val="24"/>
                <w:szCs w:val="24"/>
              </w:rPr>
              <w:t>Б</w:t>
            </w:r>
            <w:r w:rsidR="00C0468C" w:rsidRPr="00C0468C">
              <w:rPr>
                <w:b/>
                <w:sz w:val="24"/>
                <w:szCs w:val="24"/>
              </w:rPr>
              <w:t>огородского</w:t>
            </w:r>
            <w:r w:rsidR="00C0468C">
              <w:rPr>
                <w:b/>
                <w:sz w:val="24"/>
                <w:szCs w:val="24"/>
              </w:rPr>
              <w:t xml:space="preserve"> </w:t>
            </w:r>
            <w:r w:rsidR="00C0468C" w:rsidRPr="00C0468C">
              <w:rPr>
                <w:b/>
                <w:sz w:val="24"/>
                <w:szCs w:val="24"/>
              </w:rPr>
              <w:t xml:space="preserve">муниципального района </w:t>
            </w:r>
            <w:r w:rsidR="00C0468C">
              <w:rPr>
                <w:b/>
                <w:sz w:val="24"/>
                <w:szCs w:val="24"/>
              </w:rPr>
              <w:t>Н</w:t>
            </w:r>
            <w:r w:rsidR="00C0468C" w:rsidRPr="00C0468C">
              <w:rPr>
                <w:b/>
                <w:sz w:val="24"/>
                <w:szCs w:val="24"/>
              </w:rPr>
              <w:t xml:space="preserve">ижегородской области </w:t>
            </w:r>
          </w:p>
          <w:p w:rsidR="00EE1F08" w:rsidRPr="00E9284B" w:rsidRDefault="00EE1F08" w:rsidP="00EE1F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89772A" w:rsidRDefault="0089772A" w:rsidP="0089772A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</w:t>
      </w:r>
      <w:r w:rsidRPr="00FA37F8">
        <w:rPr>
          <w:sz w:val="24"/>
          <w:szCs w:val="24"/>
          <w:lang w:eastAsia="en-US"/>
        </w:rPr>
        <w:t>01.2019 г. по 31.12.20</w:t>
      </w:r>
      <w:r w:rsidR="00F25D50">
        <w:rPr>
          <w:sz w:val="24"/>
          <w:szCs w:val="24"/>
          <w:lang w:eastAsia="en-US"/>
        </w:rPr>
        <w:t>23</w:t>
      </w:r>
      <w:r>
        <w:rPr>
          <w:sz w:val="24"/>
          <w:szCs w:val="24"/>
          <w:lang w:eastAsia="en-US"/>
        </w:rPr>
        <w:t xml:space="preserve"> г.</w:t>
      </w:r>
    </w:p>
    <w:p w:rsidR="0089772A" w:rsidRDefault="0089772A" w:rsidP="0089772A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tbl>
      <w:tblPr>
        <w:tblW w:w="936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238"/>
        <w:gridCol w:w="615"/>
        <w:gridCol w:w="427"/>
        <w:gridCol w:w="140"/>
        <w:gridCol w:w="468"/>
        <w:gridCol w:w="47"/>
        <w:gridCol w:w="397"/>
        <w:gridCol w:w="80"/>
        <w:gridCol w:w="140"/>
        <w:gridCol w:w="852"/>
        <w:gridCol w:w="152"/>
        <w:gridCol w:w="271"/>
        <w:gridCol w:w="208"/>
        <w:gridCol w:w="70"/>
        <w:gridCol w:w="291"/>
        <w:gridCol w:w="516"/>
        <w:gridCol w:w="191"/>
        <w:gridCol w:w="286"/>
        <w:gridCol w:w="994"/>
      </w:tblGrid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FC73F4" w:rsidRPr="00FC73F4" w:rsidTr="00FC73F4">
        <w:trPr>
          <w:trHeight w:val="542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383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tabs>
                <w:tab w:val="left" w:pos="1897"/>
              </w:tabs>
              <w:rPr>
                <w:sz w:val="20"/>
              </w:rPr>
            </w:pPr>
            <w:r w:rsidRPr="00FC73F4">
              <w:rPr>
                <w:color w:val="000000"/>
                <w:sz w:val="20"/>
              </w:rPr>
              <w:t>МУНИЦИПАЛЬНОЕ УНИТАРНОЕ ПРЕДПРИЯТИЕ БОГОРОДСКОГО РАЙОНА «УПРАВЛЕНИЕ ВОДОКАНАЛИЗАЦИОННОГО ХОЗЯЙСТВА» (ИНН 5245013020)</w:t>
            </w:r>
          </w:p>
        </w:tc>
      </w:tr>
      <w:tr w:rsidR="00FC73F4" w:rsidRPr="00FC73F4" w:rsidTr="00FC73F4">
        <w:trPr>
          <w:trHeight w:val="360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383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tabs>
                <w:tab w:val="left" w:pos="1897"/>
              </w:tabs>
              <w:rPr>
                <w:sz w:val="18"/>
                <w:szCs w:val="28"/>
              </w:rPr>
            </w:pPr>
            <w:r w:rsidRPr="00FC73F4">
              <w:rPr>
                <w:sz w:val="20"/>
              </w:rPr>
              <w:t>607602, Нижегородская область, г. Богородск, ул. Добролюбова, д. 1Г</w:t>
            </w:r>
          </w:p>
        </w:tc>
      </w:tr>
      <w:tr w:rsidR="00FC73F4" w:rsidRPr="00FC73F4" w:rsidTr="00FC73F4">
        <w:trPr>
          <w:trHeight w:val="458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383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FC73F4" w:rsidRPr="00FC73F4" w:rsidTr="00FC73F4">
        <w:trPr>
          <w:trHeight w:val="360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383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</w:t>
            </w:r>
          </w:p>
        </w:tc>
      </w:tr>
      <w:tr w:rsidR="00FC73F4" w:rsidRPr="00FC73F4" w:rsidTr="00FC73F4">
        <w:trPr>
          <w:trHeight w:val="63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FC73F4" w:rsidRPr="00FC73F4" w:rsidTr="00FC73F4">
        <w:trPr>
          <w:trHeight w:val="629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 год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 год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 год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 год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 год</w:t>
            </w:r>
          </w:p>
        </w:tc>
      </w:tr>
      <w:tr w:rsidR="00FC73F4" w:rsidRPr="00FC73F4" w:rsidTr="00FC73F4">
        <w:trPr>
          <w:trHeight w:val="296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Подано воды всего, тыс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FC73F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FC73F4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165,487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165,487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165,487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165,487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165,487</w:t>
            </w:r>
          </w:p>
        </w:tc>
      </w:tr>
      <w:tr w:rsidR="00FC73F4" w:rsidRPr="00FC73F4" w:rsidTr="00FC73F4">
        <w:trPr>
          <w:trHeight w:val="296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120,361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120,361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120,361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120,361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120,361</w:t>
            </w:r>
          </w:p>
        </w:tc>
      </w:tr>
      <w:tr w:rsidR="00FC73F4" w:rsidRPr="00FC73F4" w:rsidTr="00FC73F4">
        <w:trPr>
          <w:trHeight w:val="296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2,501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2,501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2,501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2,501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2,501</w:t>
            </w:r>
          </w:p>
        </w:tc>
      </w:tr>
      <w:tr w:rsidR="00FC73F4" w:rsidRPr="00FC73F4" w:rsidTr="00FC73F4">
        <w:trPr>
          <w:trHeight w:val="296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42,625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42,625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42,625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42,625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42,625</w:t>
            </w:r>
          </w:p>
        </w:tc>
      </w:tr>
      <w:tr w:rsidR="00FC73F4" w:rsidRPr="00FC73F4" w:rsidTr="00FC73F4">
        <w:trPr>
          <w:trHeight w:val="296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96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FC73F4" w:rsidRPr="00FC73F4" w:rsidTr="00FC73F4">
        <w:trPr>
          <w:trHeight w:val="223"/>
        </w:trPr>
        <w:tc>
          <w:tcPr>
            <w:tcW w:w="32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9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47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C73F4" w:rsidRPr="00FC73F4" w:rsidTr="00FC73F4">
        <w:trPr>
          <w:trHeight w:val="255"/>
        </w:trPr>
        <w:tc>
          <w:tcPr>
            <w:tcW w:w="321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47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5086,391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5086,391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296,386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296,386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 год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107,466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107,466</w:t>
            </w:r>
          </w:p>
        </w:tc>
      </w:tr>
      <w:tr w:rsidR="00FC73F4" w:rsidRPr="00FC73F4" w:rsidTr="00FC73F4">
        <w:tc>
          <w:tcPr>
            <w:tcW w:w="491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color w:val="000000"/>
                <w:sz w:val="20"/>
                <w:lang w:eastAsia="en-US"/>
              </w:rPr>
              <w:t>5490,243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5490,243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 xml:space="preserve">На период с 01.01.2020 по 31.12.2020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5233,649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5233,649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303,398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303,398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116,410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116,410</w:t>
            </w:r>
          </w:p>
        </w:tc>
      </w:tr>
      <w:tr w:rsidR="00FC73F4" w:rsidRPr="00FC73F4" w:rsidTr="00FC73F4">
        <w:tc>
          <w:tcPr>
            <w:tcW w:w="4912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5653,457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5653,457</w:t>
            </w:r>
          </w:p>
        </w:tc>
      </w:tr>
      <w:tr w:rsidR="00FC73F4" w:rsidRPr="00FC73F4" w:rsidTr="00FC73F4">
        <w:trPr>
          <w:trHeight w:val="17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5390,314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5390,314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312,379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312,379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01.01.2021 по 31.12.2021 год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126,766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126,766</w:t>
            </w:r>
          </w:p>
        </w:tc>
      </w:tr>
      <w:tr w:rsidR="00FC73F4" w:rsidRPr="00FC73F4" w:rsidTr="00FC73F4">
        <w:trPr>
          <w:trHeight w:val="109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01.01.2021 по 31.12.2021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5829,459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5829,459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5551,669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5551,669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321,625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321,625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138,473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138,473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6011,767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6011,767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01.01.2023 по 31.12.2023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5717,853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5717,853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331,145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331,145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151,692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151,692</w:t>
            </w:r>
          </w:p>
        </w:tc>
      </w:tr>
      <w:tr w:rsidR="00FC73F4" w:rsidRPr="00FC73F4" w:rsidTr="00FC73F4">
        <w:trPr>
          <w:trHeight w:val="300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6200,690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6200,690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29185,616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29185,616</w:t>
            </w:r>
          </w:p>
        </w:tc>
      </w:tr>
      <w:tr w:rsidR="00FC73F4" w:rsidRPr="00FC73F4" w:rsidTr="00FC73F4">
        <w:trPr>
          <w:trHeight w:val="692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lastRenderedPageBreak/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FC73F4" w:rsidRPr="00FC73F4" w:rsidTr="00FC73F4">
        <w:trPr>
          <w:trHeight w:val="43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систем водоснабжения </w:t>
            </w:r>
          </w:p>
        </w:tc>
      </w:tr>
      <w:tr w:rsidR="00FC73F4" w:rsidRPr="00FC73F4" w:rsidTr="00FC73F4">
        <w:trPr>
          <w:trHeight w:val="223"/>
        </w:trPr>
        <w:tc>
          <w:tcPr>
            <w:tcW w:w="32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9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47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C73F4" w:rsidRPr="00FC73F4" w:rsidTr="00FC73F4">
        <w:trPr>
          <w:trHeight w:val="255"/>
        </w:trPr>
        <w:tc>
          <w:tcPr>
            <w:tcW w:w="321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47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скважин и водопроводных сетей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01.01.2019 по 31.12.2019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326,793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326,793</w:t>
            </w:r>
          </w:p>
        </w:tc>
      </w:tr>
      <w:tr w:rsidR="00FC73F4" w:rsidRPr="00FC73F4" w:rsidTr="00FC73F4">
        <w:tc>
          <w:tcPr>
            <w:tcW w:w="491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01.01.2019 по 31.12.2019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326,793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326,793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скважин и водопроводных сетей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334,525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334,525</w:t>
            </w:r>
          </w:p>
        </w:tc>
      </w:tr>
      <w:tr w:rsidR="00FC73F4" w:rsidRPr="00FC73F4" w:rsidTr="00FC73F4">
        <w:tc>
          <w:tcPr>
            <w:tcW w:w="49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01.01.2020 по 31.12.2020 год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334,525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334,525</w:t>
            </w:r>
          </w:p>
        </w:tc>
      </w:tr>
      <w:tr w:rsidR="00FC73F4" w:rsidRPr="00FC73F4" w:rsidTr="00FC73F4">
        <w:trPr>
          <w:trHeight w:val="17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скважин и водопроводных сетей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344,427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344,427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01.01.2021 по 31.12.2021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344,427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344,427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скважин и водопроводных сетей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с 01.01.2022 по 31.12.2022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354,622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354,622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01.01.2022 по 31.12.2022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354,622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354,622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01.01.2023 по 31.12.2023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скважин и водопроводных сетей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365,119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365,119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Итого на период с 01.01.2023 по 31.12.2023 год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365,119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365,119</w:t>
            </w:r>
          </w:p>
        </w:tc>
      </w:tr>
      <w:tr w:rsidR="00FC73F4" w:rsidRPr="00FC73F4" w:rsidTr="00FC73F4">
        <w:trPr>
          <w:trHeight w:val="480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1725,486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1725,486</w:t>
            </w:r>
          </w:p>
        </w:tc>
      </w:tr>
      <w:tr w:rsidR="00FC73F4" w:rsidRPr="00FC73F4" w:rsidTr="00FC73F4">
        <w:trPr>
          <w:trHeight w:val="360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>4.2. Перечень мероприятий, направленных на улучшение качества  питьевой воды</w:t>
            </w:r>
          </w:p>
        </w:tc>
      </w:tr>
      <w:tr w:rsidR="00FC73F4" w:rsidRPr="00FC73F4" w:rsidTr="00FC73F4">
        <w:trPr>
          <w:trHeight w:val="223"/>
        </w:trPr>
        <w:tc>
          <w:tcPr>
            <w:tcW w:w="32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9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47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C73F4" w:rsidRPr="00FC73F4" w:rsidTr="00FC73F4">
        <w:trPr>
          <w:trHeight w:val="255"/>
        </w:trPr>
        <w:tc>
          <w:tcPr>
            <w:tcW w:w="321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47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17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01.01.2023 по 31.12.2023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360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эффективности, в том числе по снижению потерь воды при транспортировке</w:t>
            </w:r>
            <w:r w:rsidRPr="00FC73F4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FC73F4" w:rsidRPr="00FC73F4" w:rsidTr="00FC73F4">
        <w:trPr>
          <w:trHeight w:val="223"/>
        </w:trPr>
        <w:tc>
          <w:tcPr>
            <w:tcW w:w="32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9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47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C73F4" w:rsidRPr="00FC73F4" w:rsidTr="00FC73F4">
        <w:trPr>
          <w:trHeight w:val="255"/>
        </w:trPr>
        <w:tc>
          <w:tcPr>
            <w:tcW w:w="321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47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</w:tr>
      <w:tr w:rsidR="00FC73F4" w:rsidRPr="00FC73F4" w:rsidTr="00FC73F4">
        <w:trPr>
          <w:trHeight w:val="213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17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 год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434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FC73F4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FC73F4" w:rsidRPr="00FC73F4" w:rsidTr="00FC73F4">
        <w:trPr>
          <w:trHeight w:val="223"/>
        </w:trPr>
        <w:tc>
          <w:tcPr>
            <w:tcW w:w="32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69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47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FC73F4" w:rsidRPr="00FC73F4" w:rsidTr="00FC73F4">
        <w:trPr>
          <w:trHeight w:val="255"/>
        </w:trPr>
        <w:tc>
          <w:tcPr>
            <w:tcW w:w="321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47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</w:tr>
      <w:tr w:rsidR="00FC73F4" w:rsidRPr="00FC73F4" w:rsidTr="00FC73F4"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178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 год</w:t>
            </w:r>
          </w:p>
        </w:tc>
      </w:tr>
      <w:tr w:rsidR="00FC73F4" w:rsidRPr="00FC73F4" w:rsidTr="00FC73F4">
        <w:trPr>
          <w:trHeight w:val="211"/>
        </w:trPr>
        <w:tc>
          <w:tcPr>
            <w:tcW w:w="32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1"/>
        </w:trPr>
        <w:tc>
          <w:tcPr>
            <w:tcW w:w="48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FC73F4" w:rsidRPr="00FC73F4" w:rsidTr="00FC73F4">
        <w:trPr>
          <w:trHeight w:val="215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FC73F4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Период с 01.01.2019 по 31.12.2019 год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Период с 01.01.2020 по 31.12.2020 год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Период с 01.01.2021 по 31.12.2021 год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Период с 01.01.2022 по 31.12.2022 год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Период с 01.01.2023 по 31.12.2023 год</w:t>
            </w:r>
          </w:p>
        </w:tc>
      </w:tr>
      <w:tr w:rsidR="00FC73F4" w:rsidRPr="00FC73F4" w:rsidTr="00FC73F4">
        <w:trPr>
          <w:trHeight w:val="212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FC73F4" w:rsidRPr="00FC73F4" w:rsidTr="00FC73F4">
        <w:trPr>
          <w:trHeight w:val="1398"/>
        </w:trPr>
        <w:tc>
          <w:tcPr>
            <w:tcW w:w="3830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</w:t>
            </w:r>
          </w:p>
        </w:tc>
      </w:tr>
      <w:tr w:rsidR="00FC73F4" w:rsidRPr="00FC73F4" w:rsidTr="00FC73F4">
        <w:trPr>
          <w:trHeight w:val="836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</w:t>
            </w:r>
          </w:p>
        </w:tc>
      </w:tr>
      <w:tr w:rsidR="00FC73F4" w:rsidRPr="00FC73F4" w:rsidTr="00FC73F4">
        <w:trPr>
          <w:trHeight w:val="276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FC73F4" w:rsidRPr="00FC73F4" w:rsidTr="00FC73F4">
        <w:trPr>
          <w:trHeight w:val="845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</w:t>
            </w:r>
            <w:r w:rsidRPr="00FC73F4">
              <w:rPr>
                <w:rFonts w:eastAsia="Calibri"/>
                <w:sz w:val="20"/>
                <w:lang w:eastAsia="en-US"/>
              </w:rPr>
              <w:lastRenderedPageBreak/>
              <w:t xml:space="preserve">водоснабжение, в расчете на протяженность водопроводной сети в год 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ед./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trHeight w:val="212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Показатели энергетической эффективности</w:t>
            </w:r>
          </w:p>
        </w:tc>
      </w:tr>
      <w:tr w:rsidR="00FC73F4" w:rsidRPr="00FC73F4" w:rsidTr="00FC73F4">
        <w:trPr>
          <w:trHeight w:val="212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</w:t>
            </w:r>
          </w:p>
        </w:tc>
      </w:tr>
      <w:tr w:rsidR="00FC73F4" w:rsidRPr="00FC73F4" w:rsidTr="00FC73F4">
        <w:trPr>
          <w:trHeight w:val="149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кВтч</w:t>
            </w:r>
            <w:proofErr w:type="spellEnd"/>
            <w:r w:rsidRPr="00FC73F4">
              <w:rPr>
                <w:rFonts w:eastAsia="Calibri"/>
                <w:sz w:val="20"/>
                <w:lang w:eastAsia="en-US"/>
              </w:rPr>
              <w:t>/куб. м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3,01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3,01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3,01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3,01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3,01</w:t>
            </w:r>
          </w:p>
        </w:tc>
      </w:tr>
      <w:tr w:rsidR="00FC73F4" w:rsidRPr="00FC73F4" w:rsidTr="00FC73F4">
        <w:trPr>
          <w:trHeight w:val="212"/>
        </w:trPr>
        <w:tc>
          <w:tcPr>
            <w:tcW w:w="383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кВтч</w:t>
            </w:r>
            <w:proofErr w:type="spellEnd"/>
            <w:r w:rsidRPr="00FC73F4">
              <w:rPr>
                <w:rFonts w:eastAsia="Calibri"/>
                <w:sz w:val="20"/>
                <w:lang w:eastAsia="en-US"/>
              </w:rPr>
              <w:t>/куб. м</w:t>
            </w:r>
          </w:p>
        </w:tc>
        <w:tc>
          <w:tcPr>
            <w:tcW w:w="99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FC73F4" w:rsidRPr="00FC73F4" w:rsidTr="00FC73F4">
        <w:trPr>
          <w:trHeight w:val="215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01.01.2019 по 31.12.2019 год  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183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2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2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2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На период с 01.01.2023 по 31.12.2023 год  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212"/>
        </w:trPr>
        <w:tc>
          <w:tcPr>
            <w:tcW w:w="5309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051" w:type="dxa"/>
            <w:gridSpan w:val="1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trHeight w:val="360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FC73F4" w:rsidRPr="00FC73F4" w:rsidTr="00FC73F4">
        <w:trPr>
          <w:trHeight w:val="478"/>
        </w:trPr>
        <w:tc>
          <w:tcPr>
            <w:tcW w:w="708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FC73F4" w:rsidRPr="00FC73F4" w:rsidTr="00FC73F4">
        <w:trPr>
          <w:trHeight w:val="192"/>
        </w:trPr>
        <w:tc>
          <w:tcPr>
            <w:tcW w:w="7082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 год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5750,908</w:t>
            </w:r>
          </w:p>
        </w:tc>
      </w:tr>
      <w:tr w:rsidR="00FC73F4" w:rsidRPr="00FC73F4" w:rsidTr="00FC73F4">
        <w:tc>
          <w:tcPr>
            <w:tcW w:w="7082" w:type="dxa"/>
            <w:gridSpan w:val="1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 год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5922,981</w:t>
            </w:r>
          </w:p>
        </w:tc>
      </w:tr>
      <w:tr w:rsidR="00FC73F4" w:rsidRPr="00FC73F4" w:rsidTr="00FC73F4">
        <w:tc>
          <w:tcPr>
            <w:tcW w:w="7082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 год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6158,885</w:t>
            </w:r>
          </w:p>
        </w:tc>
      </w:tr>
      <w:tr w:rsidR="00FC73F4" w:rsidRPr="00FC73F4" w:rsidTr="00FC73F4">
        <w:tc>
          <w:tcPr>
            <w:tcW w:w="7082" w:type="dxa"/>
            <w:gridSpan w:val="1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 год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6403,889</w:t>
            </w:r>
          </w:p>
        </w:tc>
      </w:tr>
      <w:tr w:rsidR="00FC73F4" w:rsidRPr="00FC73F4" w:rsidTr="00FC73F4">
        <w:tc>
          <w:tcPr>
            <w:tcW w:w="7082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 год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6644,167</w:t>
            </w:r>
          </w:p>
        </w:tc>
      </w:tr>
      <w:tr w:rsidR="00FC73F4" w:rsidRPr="00FC73F4" w:rsidTr="00FC73F4">
        <w:tc>
          <w:tcPr>
            <w:tcW w:w="7082" w:type="dxa"/>
            <w:gridSpan w:val="1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объем финансовых потребностей за весь период реализации программы</w:t>
            </w:r>
            <w:r w:rsidRPr="00FC73F4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22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30880,830</w:t>
            </w:r>
          </w:p>
        </w:tc>
      </w:tr>
      <w:tr w:rsidR="00FC73F4" w:rsidRPr="00FC73F4" w:rsidTr="00FC73F4">
        <w:trPr>
          <w:trHeight w:val="112"/>
        </w:trPr>
        <w:tc>
          <w:tcPr>
            <w:tcW w:w="9360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FC73F4" w:rsidRPr="00FC73F4" w:rsidTr="00FC73F4">
        <w:trPr>
          <w:trHeight w:val="105"/>
        </w:trPr>
        <w:tc>
          <w:tcPr>
            <w:tcW w:w="701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34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2017 год</w:t>
            </w:r>
          </w:p>
        </w:tc>
      </w:tr>
      <w:tr w:rsidR="00FC73F4" w:rsidRPr="00FC73F4" w:rsidTr="00FC73F4">
        <w:tc>
          <w:tcPr>
            <w:tcW w:w="701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Объем подачи воды,  </w:t>
            </w: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.к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уб.м</w:t>
            </w:r>
            <w:proofErr w:type="spellEnd"/>
          </w:p>
        </w:tc>
        <w:tc>
          <w:tcPr>
            <w:tcW w:w="234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165,487</w:t>
            </w:r>
          </w:p>
        </w:tc>
      </w:tr>
      <w:tr w:rsidR="00FC73F4" w:rsidRPr="00FC73F4" w:rsidTr="00FC73F4">
        <w:tc>
          <w:tcPr>
            <w:tcW w:w="701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FC73F4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34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5558,7</w:t>
            </w:r>
          </w:p>
        </w:tc>
      </w:tr>
      <w:tr w:rsidR="00FC73F4" w:rsidRPr="00FC73F4" w:rsidTr="00FC73F4">
        <w:tc>
          <w:tcPr>
            <w:tcW w:w="701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FC73F4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34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701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Общий объем финансовых потребностей, </w:t>
            </w: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FC73F4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FC73F4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34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5558,7</w:t>
            </w:r>
          </w:p>
        </w:tc>
      </w:tr>
    </w:tbl>
    <w:p w:rsidR="0089772A" w:rsidRDefault="0089772A" w:rsidP="0089772A">
      <w:pPr>
        <w:tabs>
          <w:tab w:val="left" w:pos="1897"/>
        </w:tabs>
        <w:rPr>
          <w:bCs/>
          <w:sz w:val="20"/>
          <w:szCs w:val="24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B04F94" w:rsidRDefault="00B04F9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78B4" w:rsidRDefault="00DB78B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78B4" w:rsidRDefault="00DB78B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FC73F4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FC73F4" w:rsidRDefault="00FC73F4" w:rsidP="00FC73F4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C0468C" w:rsidTr="00FC73F4">
        <w:trPr>
          <w:gridAfter w:val="1"/>
          <w:wAfter w:w="11" w:type="dxa"/>
        </w:trPr>
        <w:tc>
          <w:tcPr>
            <w:tcW w:w="528" w:type="dxa"/>
          </w:tcPr>
          <w:p w:rsidR="00C0468C" w:rsidRDefault="00C0468C" w:rsidP="00FC73F4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C0468C" w:rsidRDefault="00C0468C" w:rsidP="00FC73F4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C0468C" w:rsidRDefault="00C0468C" w:rsidP="00FC73F4">
            <w:pPr>
              <w:ind w:left="3552"/>
              <w:jc w:val="center"/>
            </w:pPr>
          </w:p>
          <w:p w:rsidR="00C0468C" w:rsidRDefault="00C0468C" w:rsidP="001F55D8">
            <w:pPr>
              <w:spacing w:line="276" w:lineRule="auto"/>
              <w:ind w:left="3552"/>
              <w:jc w:val="center"/>
            </w:pPr>
            <w:r>
              <w:lastRenderedPageBreak/>
              <w:t>ПРИЛОЖЕНИЕ 3</w:t>
            </w:r>
          </w:p>
          <w:p w:rsidR="00C0468C" w:rsidRDefault="00C0468C" w:rsidP="00FC73F4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C0468C" w:rsidRPr="00CB1B90" w:rsidRDefault="00C0468C" w:rsidP="001F55D8">
            <w:pPr>
              <w:ind w:left="3552"/>
              <w:jc w:val="center"/>
              <w:rPr>
                <w:lang w:val="en-US"/>
              </w:rPr>
            </w:pPr>
            <w:r w:rsidRPr="001F55D8">
              <w:t xml:space="preserve">от </w:t>
            </w:r>
            <w:r w:rsidR="001F55D8" w:rsidRPr="001F55D8">
              <w:t xml:space="preserve">18 декабря </w:t>
            </w:r>
            <w:r w:rsidRPr="001F55D8">
              <w:t>2018 г.</w:t>
            </w:r>
            <w:r w:rsidRPr="00D74902">
              <w:t xml:space="preserve"> № </w:t>
            </w:r>
            <w:r w:rsidR="000130C5">
              <w:t>53/63</w:t>
            </w:r>
          </w:p>
        </w:tc>
      </w:tr>
      <w:tr w:rsidR="00C0468C" w:rsidRPr="006161EA" w:rsidTr="00FC73F4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0468C" w:rsidRDefault="00C0468C" w:rsidP="00FC73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0468C" w:rsidRPr="00C0468C" w:rsidRDefault="00C0468C" w:rsidP="00C046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C0468C" w:rsidRDefault="00C0468C" w:rsidP="00C046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C0468C" w:rsidRDefault="00C0468C" w:rsidP="00C046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>(без учета очистки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0468C">
              <w:rPr>
                <w:b/>
                <w:sz w:val="24"/>
                <w:szCs w:val="24"/>
              </w:rPr>
              <w:t xml:space="preserve">сточных вод) </w:t>
            </w:r>
          </w:p>
          <w:p w:rsidR="00C0468C" w:rsidRDefault="00C0468C" w:rsidP="00C046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 xml:space="preserve">на территории </w:t>
            </w:r>
            <w:r>
              <w:rPr>
                <w:b/>
                <w:sz w:val="24"/>
                <w:szCs w:val="24"/>
              </w:rPr>
              <w:t>А</w:t>
            </w:r>
            <w:r w:rsidRPr="00C0468C">
              <w:rPr>
                <w:b/>
                <w:sz w:val="24"/>
                <w:szCs w:val="24"/>
              </w:rPr>
              <w:t xml:space="preserve">лешковского, </w:t>
            </w:r>
            <w:proofErr w:type="spellStart"/>
            <w:r>
              <w:rPr>
                <w:b/>
                <w:sz w:val="24"/>
                <w:szCs w:val="24"/>
              </w:rPr>
              <w:t>Д</w:t>
            </w:r>
            <w:r w:rsidRPr="00C0468C">
              <w:rPr>
                <w:b/>
                <w:sz w:val="24"/>
                <w:szCs w:val="24"/>
              </w:rPr>
              <w:t>уденевского</w:t>
            </w:r>
            <w:proofErr w:type="spellEnd"/>
            <w:r w:rsidRPr="00C0468C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Ш</w:t>
            </w:r>
            <w:r w:rsidRPr="00C0468C">
              <w:rPr>
                <w:b/>
                <w:sz w:val="24"/>
                <w:szCs w:val="24"/>
              </w:rPr>
              <w:t>апкинского</w:t>
            </w:r>
            <w:proofErr w:type="spellEnd"/>
            <w:r w:rsidRPr="00C0468C"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Х</w:t>
            </w:r>
            <w:r w:rsidRPr="00C0468C">
              <w:rPr>
                <w:b/>
                <w:sz w:val="24"/>
                <w:szCs w:val="24"/>
              </w:rPr>
              <w:t>вощевского</w:t>
            </w:r>
            <w:proofErr w:type="spellEnd"/>
            <w:r w:rsidRPr="00C0468C">
              <w:rPr>
                <w:b/>
                <w:sz w:val="24"/>
                <w:szCs w:val="24"/>
              </w:rPr>
              <w:t xml:space="preserve"> и </w:t>
            </w:r>
            <w:r>
              <w:rPr>
                <w:b/>
                <w:sz w:val="24"/>
                <w:szCs w:val="24"/>
              </w:rPr>
              <w:t>К</w:t>
            </w:r>
            <w:r w:rsidRPr="00C0468C">
              <w:rPr>
                <w:b/>
                <w:sz w:val="24"/>
                <w:szCs w:val="24"/>
              </w:rPr>
              <w:t>аменского сельсоветов</w:t>
            </w:r>
            <w:r>
              <w:rPr>
                <w:b/>
                <w:sz w:val="24"/>
                <w:szCs w:val="24"/>
              </w:rPr>
              <w:t xml:space="preserve"> Б</w:t>
            </w:r>
            <w:r w:rsidRPr="00C0468C">
              <w:rPr>
                <w:b/>
                <w:sz w:val="24"/>
                <w:szCs w:val="24"/>
              </w:rPr>
              <w:t xml:space="preserve">огородского муниципального района </w:t>
            </w:r>
            <w:r>
              <w:rPr>
                <w:b/>
                <w:sz w:val="24"/>
                <w:szCs w:val="24"/>
              </w:rPr>
              <w:t>Н</w:t>
            </w:r>
            <w:r w:rsidRPr="00C0468C">
              <w:rPr>
                <w:b/>
                <w:sz w:val="24"/>
                <w:szCs w:val="24"/>
              </w:rPr>
              <w:t>ижегородской области</w:t>
            </w:r>
          </w:p>
          <w:p w:rsidR="00C0468C" w:rsidRPr="00C0468C" w:rsidRDefault="00C0468C" w:rsidP="00C046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0468C" w:rsidRDefault="00C0468C" w:rsidP="00C0468C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</w:t>
      </w:r>
      <w:r w:rsidRPr="00FA37F8">
        <w:rPr>
          <w:sz w:val="24"/>
          <w:szCs w:val="24"/>
          <w:lang w:eastAsia="en-US"/>
        </w:rPr>
        <w:t>01.2019 г. по 31.12.20</w:t>
      </w:r>
      <w:r>
        <w:rPr>
          <w:sz w:val="24"/>
          <w:szCs w:val="24"/>
          <w:lang w:eastAsia="en-US"/>
        </w:rPr>
        <w:t>23 г.</w:t>
      </w: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W w:w="11235" w:type="dxa"/>
        <w:tblInd w:w="62" w:type="dxa"/>
        <w:tblLayout w:type="fixed"/>
        <w:tblCellMar>
          <w:top w:w="45" w:type="dxa"/>
          <w:left w:w="62" w:type="dxa"/>
          <w:bottom w:w="45" w:type="dxa"/>
          <w:right w:w="62" w:type="dxa"/>
        </w:tblCellMar>
        <w:tblLook w:val="04A0" w:firstRow="1" w:lastRow="0" w:firstColumn="1" w:lastColumn="0" w:noHBand="0" w:noVBand="1"/>
      </w:tblPr>
      <w:tblGrid>
        <w:gridCol w:w="2695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FC73F4" w:rsidRPr="00FC73F4" w:rsidTr="00FC73F4">
        <w:trPr>
          <w:gridAfter w:val="1"/>
          <w:wAfter w:w="1878" w:type="dxa"/>
          <w:trHeight w:val="585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tabs>
                <w:tab w:val="left" w:pos="1897"/>
              </w:tabs>
              <w:rPr>
                <w:sz w:val="20"/>
              </w:rPr>
            </w:pPr>
            <w:r w:rsidRPr="00FC73F4">
              <w:rPr>
                <w:color w:val="000000"/>
                <w:sz w:val="20"/>
              </w:rPr>
              <w:t>МУНИЦИПАЛЬНОЕ УНИТАРНОЕ ПРЕДПРИЯТИЕ БОГОРОДСКОГО РАЙОНА «УПРАВЛЕНИЕ ВОДОКАНАЛИЗАЦИОННОГО ХОЗЯЙСТВА» (ИНН 5245013020)</w:t>
            </w:r>
          </w:p>
        </w:tc>
      </w:tr>
      <w:tr w:rsidR="00FC73F4" w:rsidRPr="00FC73F4" w:rsidTr="00FC73F4">
        <w:trPr>
          <w:gridAfter w:val="1"/>
          <w:wAfter w:w="1878" w:type="dxa"/>
          <w:trHeight w:val="527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tabs>
                <w:tab w:val="left" w:pos="1897"/>
              </w:tabs>
              <w:rPr>
                <w:sz w:val="18"/>
                <w:szCs w:val="28"/>
              </w:rPr>
            </w:pPr>
            <w:r w:rsidRPr="00FC73F4">
              <w:rPr>
                <w:sz w:val="20"/>
              </w:rPr>
              <w:t>607602, Нижегородская область, г. Богородск, ул. Добролюбова, д. 1Г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603082, г. Нижний Новгород, Кремль, корпус 1</w:t>
            </w:r>
          </w:p>
        </w:tc>
      </w:tr>
      <w:tr w:rsidR="00FC73F4" w:rsidRPr="00FC73F4" w:rsidTr="00FC73F4">
        <w:trPr>
          <w:gridAfter w:val="1"/>
          <w:wAfter w:w="1878" w:type="dxa"/>
          <w:trHeight w:val="158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Принято сточных вод всего, </w:t>
            </w:r>
            <w:r w:rsidRPr="00FC73F4">
              <w:rPr>
                <w:rFonts w:eastAsia="Calibri"/>
                <w:sz w:val="20"/>
                <w:lang w:eastAsia="en-US"/>
              </w:rPr>
              <w:br/>
              <w:t>тыс. м</w:t>
            </w:r>
            <w:r w:rsidRPr="00FC73F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FC73F4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183,221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183,221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183,221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183,221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183,221 </w:t>
            </w:r>
          </w:p>
        </w:tc>
      </w:tr>
      <w:tr w:rsidR="00FC73F4" w:rsidRPr="00FC73F4" w:rsidTr="00FC73F4">
        <w:trPr>
          <w:gridAfter w:val="1"/>
          <w:wAfter w:w="1878" w:type="dxa"/>
          <w:trHeight w:val="131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148,371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148,371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148,371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148,371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148,371 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5,277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5,277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5,277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5,277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5,277 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29,573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29,573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29,573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29,573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29,573 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FC73F4">
              <w:rPr>
                <w:rFonts w:eastAsia="Calibri"/>
                <w:sz w:val="20"/>
                <w:lang w:eastAsia="en-US"/>
              </w:rPr>
              <w:t>тыс. м</w:t>
            </w:r>
            <w:r w:rsidRPr="00FC73F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FC73F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  <w:trHeight w:val="357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1058,832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1058,832</w:t>
            </w:r>
          </w:p>
        </w:tc>
      </w:tr>
      <w:tr w:rsidR="00FC73F4" w:rsidRPr="00FC73F4" w:rsidTr="00FC73F4">
        <w:trPr>
          <w:gridAfter w:val="1"/>
          <w:wAfter w:w="1878" w:type="dxa"/>
          <w:trHeight w:val="29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260,904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260,904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  <w:trHeight w:val="350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16,160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16,160</w:t>
            </w:r>
          </w:p>
        </w:tc>
      </w:tr>
      <w:tr w:rsidR="00FC73F4" w:rsidRPr="00FC73F4" w:rsidTr="00FC73F4"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1335,896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1335,896</w:t>
            </w:r>
          </w:p>
        </w:tc>
        <w:tc>
          <w:tcPr>
            <w:tcW w:w="1878" w:type="dxa"/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  <w:trHeight w:val="299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1085,293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1085,293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267,077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267,077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  <w:trHeight w:val="437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16,557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16,557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1368,926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1368,926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1117,509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1117,509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274,982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274,982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17,048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17,048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1409,539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1409,539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1150,681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1150,681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283,122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283,122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17,553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17,553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1451,356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1451,356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1184,839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1184,839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291,502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291,502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  <w:trHeight w:val="499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18,074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18,074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1494,415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1494,415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7060,132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7060,132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280,108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280,108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280,108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280,108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  <w:trHeight w:val="524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286,736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286,736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286,736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286,736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295,223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295,223</w:t>
            </w:r>
          </w:p>
        </w:tc>
      </w:tr>
      <w:tr w:rsidR="00FC73F4" w:rsidRPr="00FC73F4" w:rsidTr="00FC73F4">
        <w:trPr>
          <w:gridAfter w:val="1"/>
          <w:wAfter w:w="1878" w:type="dxa"/>
          <w:trHeight w:val="356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295,223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295,223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303,962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303,962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303,962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303,962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312,959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312,959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312,959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312,959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1478,988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1478,988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  <w:trHeight w:val="23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trHeight w:val="137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  <w:trHeight w:val="445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ед./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FC73F4" w:rsidRPr="00FC73F4" w:rsidTr="00FC73F4">
        <w:trPr>
          <w:gridAfter w:val="1"/>
          <w:wAfter w:w="1878" w:type="dxa"/>
          <w:trHeight w:val="879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FC73F4">
              <w:rPr>
                <w:rFonts w:eastAsia="Calibri"/>
                <w:sz w:val="20"/>
                <w:lang w:eastAsia="en-US"/>
              </w:rPr>
              <w:t>/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FC73F4">
              <w:rPr>
                <w:rFonts w:eastAsia="Calibri"/>
                <w:color w:val="000000"/>
                <w:sz w:val="20"/>
                <w:lang w:eastAsia="en-US"/>
              </w:rPr>
              <w:t>0,13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0,13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0,13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  <w:trHeight w:val="301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FC73F4" w:rsidRPr="00FC73F4" w:rsidTr="00FC73F4">
        <w:trPr>
          <w:gridAfter w:val="1"/>
          <w:wAfter w:w="1878" w:type="dxa"/>
          <w:trHeight w:val="467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1613,664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1651,908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1699,762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1755,318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На период с 01.01.2023 по 31.12.2023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1807,374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Итого</w:t>
            </w:r>
            <w:r w:rsidRPr="00FC73F4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FC73F4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8528,026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2017 год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183,221</w:t>
            </w:r>
          </w:p>
        </w:tc>
      </w:tr>
      <w:tr w:rsidR="00FC73F4" w:rsidRPr="00FC73F4" w:rsidTr="00FC73F4">
        <w:trPr>
          <w:gridAfter w:val="1"/>
          <w:wAfter w:w="1878" w:type="dxa"/>
          <w:trHeight w:val="424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1494,472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22,501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1516,973</w:t>
            </w:r>
          </w:p>
        </w:tc>
      </w:tr>
    </w:tbl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25D50" w:rsidRDefault="00F25D5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C73F4" w:rsidRDefault="00FC73F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DB78B4" w:rsidRDefault="00DB78B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1F55D8" w:rsidTr="00FC73F4">
        <w:trPr>
          <w:gridAfter w:val="1"/>
          <w:wAfter w:w="11" w:type="dxa"/>
        </w:trPr>
        <w:tc>
          <w:tcPr>
            <w:tcW w:w="528" w:type="dxa"/>
          </w:tcPr>
          <w:p w:rsidR="001F55D8" w:rsidRDefault="001F55D8" w:rsidP="00FC73F4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1F55D8" w:rsidRDefault="001F55D8" w:rsidP="00FC73F4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1F55D8" w:rsidRDefault="001F55D8" w:rsidP="00FC73F4">
            <w:pPr>
              <w:ind w:left="3552"/>
              <w:jc w:val="center"/>
            </w:pPr>
          </w:p>
          <w:p w:rsidR="001F55D8" w:rsidRDefault="001F55D8" w:rsidP="00FC73F4">
            <w:pPr>
              <w:spacing w:line="276" w:lineRule="auto"/>
              <w:ind w:left="3552"/>
              <w:jc w:val="center"/>
            </w:pPr>
            <w:r>
              <w:lastRenderedPageBreak/>
              <w:t>ПРИЛОЖЕНИЕ 4</w:t>
            </w:r>
          </w:p>
          <w:p w:rsidR="001F55D8" w:rsidRDefault="001F55D8" w:rsidP="00FC73F4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1F55D8" w:rsidRPr="00CB1B90" w:rsidRDefault="001F55D8" w:rsidP="00FC73F4">
            <w:pPr>
              <w:ind w:left="3552"/>
              <w:jc w:val="center"/>
              <w:rPr>
                <w:lang w:val="en-US"/>
              </w:rPr>
            </w:pPr>
            <w:r w:rsidRPr="001F55D8">
              <w:t>от 18 декабря 2018 г.</w:t>
            </w:r>
            <w:r w:rsidRPr="00D74902">
              <w:t xml:space="preserve"> № </w:t>
            </w:r>
            <w:r w:rsidR="000130C5">
              <w:t>53/63</w:t>
            </w:r>
          </w:p>
        </w:tc>
      </w:tr>
      <w:tr w:rsidR="001F55D8" w:rsidRPr="006161EA" w:rsidTr="00FC73F4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1F55D8" w:rsidRDefault="001F55D8" w:rsidP="00FC73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F55D8" w:rsidRPr="00C0468C" w:rsidRDefault="001F55D8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1F55D8" w:rsidRDefault="001F55D8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1F55D8" w:rsidRDefault="001F55D8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>(без учета очистки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0468C">
              <w:rPr>
                <w:b/>
                <w:sz w:val="24"/>
                <w:szCs w:val="24"/>
              </w:rPr>
              <w:t xml:space="preserve">сточных вод) </w:t>
            </w:r>
          </w:p>
          <w:p w:rsidR="001F55D8" w:rsidRPr="001F55D8" w:rsidRDefault="001F55D8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 xml:space="preserve">на </w:t>
            </w:r>
            <w:r w:rsidRPr="00981F47">
              <w:rPr>
                <w:b/>
                <w:sz w:val="24"/>
                <w:szCs w:val="24"/>
              </w:rPr>
              <w:t xml:space="preserve">территории </w:t>
            </w:r>
            <w:r w:rsidR="00981F47" w:rsidRPr="00981F47">
              <w:rPr>
                <w:b/>
                <w:sz w:val="24"/>
                <w:szCs w:val="24"/>
              </w:rPr>
              <w:t>д. </w:t>
            </w:r>
            <w:proofErr w:type="spellStart"/>
            <w:r w:rsidR="00981F47" w:rsidRPr="00981F47">
              <w:rPr>
                <w:b/>
                <w:sz w:val="24"/>
                <w:szCs w:val="24"/>
              </w:rPr>
              <w:t>Швариха</w:t>
            </w:r>
            <w:proofErr w:type="spellEnd"/>
            <w:r w:rsidR="00981F47" w:rsidRPr="00981F47">
              <w:rPr>
                <w:b/>
                <w:sz w:val="24"/>
                <w:szCs w:val="24"/>
              </w:rPr>
              <w:t xml:space="preserve">, с. </w:t>
            </w:r>
            <w:proofErr w:type="spellStart"/>
            <w:r w:rsidR="00981F47" w:rsidRPr="00981F47">
              <w:rPr>
                <w:b/>
                <w:sz w:val="24"/>
                <w:szCs w:val="24"/>
              </w:rPr>
              <w:t>Дуденево</w:t>
            </w:r>
            <w:proofErr w:type="spellEnd"/>
            <w:r w:rsidR="00981F47" w:rsidRPr="00981F47">
              <w:rPr>
                <w:b/>
                <w:sz w:val="24"/>
                <w:szCs w:val="24"/>
              </w:rPr>
              <w:t>, д. </w:t>
            </w:r>
            <w:proofErr w:type="spellStart"/>
            <w:r w:rsidR="00981F47" w:rsidRPr="00981F47">
              <w:rPr>
                <w:b/>
                <w:sz w:val="24"/>
                <w:szCs w:val="24"/>
              </w:rPr>
              <w:t>Хабарское</w:t>
            </w:r>
            <w:proofErr w:type="spellEnd"/>
            <w:r w:rsidR="00981F47" w:rsidRPr="00981F47">
              <w:rPr>
                <w:b/>
                <w:sz w:val="24"/>
                <w:szCs w:val="24"/>
              </w:rPr>
              <w:t xml:space="preserve"> и с. </w:t>
            </w:r>
            <w:proofErr w:type="spellStart"/>
            <w:r w:rsidR="00981F47" w:rsidRPr="00981F47">
              <w:rPr>
                <w:b/>
                <w:sz w:val="24"/>
                <w:szCs w:val="24"/>
              </w:rPr>
              <w:t>Лукино</w:t>
            </w:r>
            <w:proofErr w:type="spellEnd"/>
            <w:r w:rsidR="00981F47" w:rsidRPr="00981F47">
              <w:rPr>
                <w:b/>
                <w:sz w:val="24"/>
                <w:szCs w:val="24"/>
              </w:rPr>
              <w:t xml:space="preserve"> Богородского муниципального района Нижегородской области</w:t>
            </w:r>
          </w:p>
          <w:p w:rsidR="001F55D8" w:rsidRPr="00C0468C" w:rsidRDefault="001F55D8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F55D8" w:rsidRDefault="001F55D8" w:rsidP="001F55D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</w:t>
      </w:r>
      <w:r w:rsidRPr="00FA37F8">
        <w:rPr>
          <w:sz w:val="24"/>
          <w:szCs w:val="24"/>
          <w:lang w:eastAsia="en-US"/>
        </w:rPr>
        <w:t>01.2019 г. по 31.12.20</w:t>
      </w:r>
      <w:r>
        <w:rPr>
          <w:sz w:val="24"/>
          <w:szCs w:val="24"/>
          <w:lang w:eastAsia="en-US"/>
        </w:rPr>
        <w:t>23 г.</w:t>
      </w:r>
    </w:p>
    <w:p w:rsidR="00F25D50" w:rsidRDefault="00F25D50" w:rsidP="00F25D50">
      <w:pPr>
        <w:tabs>
          <w:tab w:val="left" w:pos="1897"/>
        </w:tabs>
        <w:spacing w:line="276" w:lineRule="auto"/>
        <w:rPr>
          <w:sz w:val="18"/>
          <w:szCs w:val="28"/>
        </w:rPr>
      </w:pPr>
    </w:p>
    <w:tbl>
      <w:tblPr>
        <w:tblW w:w="11234" w:type="dxa"/>
        <w:tblLayout w:type="fixed"/>
        <w:tblCellMar>
          <w:top w:w="45" w:type="dxa"/>
          <w:left w:w="62" w:type="dxa"/>
          <w:bottom w:w="45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FC73F4" w:rsidRPr="00FC73F4" w:rsidTr="00FC73F4">
        <w:trPr>
          <w:gridAfter w:val="1"/>
          <w:wAfter w:w="1878" w:type="dxa"/>
          <w:trHeight w:val="585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tabs>
                <w:tab w:val="left" w:pos="1897"/>
              </w:tabs>
              <w:rPr>
                <w:sz w:val="20"/>
              </w:rPr>
            </w:pPr>
            <w:r w:rsidRPr="00FC73F4">
              <w:rPr>
                <w:color w:val="000000"/>
                <w:sz w:val="20"/>
              </w:rPr>
              <w:t>МУНИЦИПАЛЬНОЕ УНИТАРНОЕ ПРЕДПРИЯТИЕ БОГОРОДСКОГО РАЙОНА «УПРАВЛЕНИЕ ВОДОКАНАЛИЗАЦИОННОГО ХОЗЯЙСТВА» (ИНН 5245013020)</w:t>
            </w:r>
          </w:p>
        </w:tc>
      </w:tr>
      <w:tr w:rsidR="00FC73F4" w:rsidRPr="00FC73F4" w:rsidTr="00FC73F4">
        <w:trPr>
          <w:gridAfter w:val="1"/>
          <w:wAfter w:w="1878" w:type="dxa"/>
          <w:trHeight w:val="527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tabs>
                <w:tab w:val="left" w:pos="1897"/>
              </w:tabs>
              <w:rPr>
                <w:sz w:val="18"/>
                <w:szCs w:val="28"/>
              </w:rPr>
            </w:pPr>
            <w:r w:rsidRPr="00FC73F4">
              <w:rPr>
                <w:sz w:val="20"/>
              </w:rPr>
              <w:t>607602, Нижегородская область, г. Богородск, ул. Добролюбова, д. 1Г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603082, г. Нижний Новгород, Кремль, корпус 1</w:t>
            </w:r>
          </w:p>
        </w:tc>
      </w:tr>
      <w:tr w:rsidR="00FC73F4" w:rsidRPr="00FC73F4" w:rsidTr="00FC73F4">
        <w:trPr>
          <w:gridAfter w:val="1"/>
          <w:wAfter w:w="1878" w:type="dxa"/>
          <w:trHeight w:val="158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Принято сточных вод всего, </w:t>
            </w:r>
            <w:r w:rsidRPr="00FC73F4">
              <w:rPr>
                <w:rFonts w:eastAsia="Calibri"/>
                <w:sz w:val="20"/>
                <w:lang w:eastAsia="en-US"/>
              </w:rPr>
              <w:br/>
              <w:t>тыс. м</w:t>
            </w:r>
            <w:r w:rsidRPr="00FC73F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FC73F4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102,127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102,127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102,127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102,127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102,127 </w:t>
            </w:r>
          </w:p>
        </w:tc>
      </w:tr>
      <w:tr w:rsidR="00FC73F4" w:rsidRPr="00FC73F4" w:rsidTr="00FC73F4">
        <w:trPr>
          <w:gridAfter w:val="1"/>
          <w:wAfter w:w="1878" w:type="dxa"/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89,983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89,983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89,983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89,983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89,983 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2,683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2,683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2,683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2,683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2,683 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9,461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9,461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9,461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9,461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9,461 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FC73F4">
              <w:rPr>
                <w:rFonts w:eastAsia="Calibri"/>
                <w:sz w:val="20"/>
                <w:lang w:eastAsia="en-US"/>
              </w:rPr>
              <w:t>тыс. м</w:t>
            </w:r>
            <w:r w:rsidRPr="00FC73F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FC73F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  <w:trHeight w:val="35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929,473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929,473</w:t>
            </w:r>
          </w:p>
        </w:tc>
      </w:tr>
      <w:tr w:rsidR="00FC73F4" w:rsidRPr="00FC73F4" w:rsidTr="00FC73F4">
        <w:trPr>
          <w:gridAfter w:val="1"/>
          <w:wAfter w:w="1878" w:type="dxa"/>
          <w:trHeight w:val="2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434,840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434,840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26,574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26,574</w:t>
            </w:r>
          </w:p>
        </w:tc>
      </w:tr>
      <w:tr w:rsidR="00FC73F4" w:rsidRPr="00FC73F4" w:rsidTr="00FC73F4">
        <w:trPr>
          <w:gridAfter w:val="1"/>
          <w:wAfter w:w="1878" w:type="dxa"/>
          <w:trHeight w:val="350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18,373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18,373</w:t>
            </w:r>
          </w:p>
        </w:tc>
      </w:tr>
      <w:tr w:rsidR="00FC73F4" w:rsidRPr="00FC73F4" w:rsidTr="00FC73F4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1409,260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1409,260</w:t>
            </w:r>
          </w:p>
        </w:tc>
        <w:tc>
          <w:tcPr>
            <w:tcW w:w="1878" w:type="dxa"/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  <w:trHeight w:val="29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951,464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951,464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445,128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445,128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26,574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26,574</w:t>
            </w:r>
          </w:p>
        </w:tc>
      </w:tr>
      <w:tr w:rsidR="00FC73F4" w:rsidRPr="00FC73F4" w:rsidTr="00FC73F4">
        <w:trPr>
          <w:gridAfter w:val="1"/>
          <w:wAfter w:w="1878" w:type="dxa"/>
          <w:trHeight w:val="4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18,807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18,807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1441,973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1441,973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979,627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979,627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458,304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458,304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26,574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26,574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19,364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19,364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1483,869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1483,869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1008,624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1008,624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471,870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471,870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26,574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26,574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19,937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19,937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1527,005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1527,005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1038,480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1038,480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485,837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485,837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26,574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26,574</w:t>
            </w:r>
          </w:p>
        </w:tc>
      </w:tr>
      <w:tr w:rsidR="00FC73F4" w:rsidRPr="00FC73F4" w:rsidTr="00FC73F4">
        <w:trPr>
          <w:gridAfter w:val="1"/>
          <w:wAfter w:w="1878" w:type="dxa"/>
          <w:trHeight w:val="49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20,527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20,527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1571,418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1571,418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7433,525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7433,525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454,574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454,574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454,574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454,574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  <w:trHeight w:val="524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465,329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465,329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465,329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465,329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479,102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479,102</w:t>
            </w:r>
          </w:p>
        </w:tc>
      </w:tr>
      <w:tr w:rsidR="00FC73F4" w:rsidRPr="00FC73F4" w:rsidTr="00FC73F4">
        <w:trPr>
          <w:gridAfter w:val="1"/>
          <w:wAfter w:w="1878" w:type="dxa"/>
          <w:trHeight w:val="356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479,102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479,102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493,284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493,284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493,284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493,284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507,885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507,885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507,885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507,885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2400,174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2400,174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  <w:trHeight w:val="2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  <w:trHeight w:val="445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ед./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FC73F4" w:rsidRPr="00FC73F4" w:rsidTr="00FC73F4">
        <w:trPr>
          <w:gridAfter w:val="1"/>
          <w:wAfter w:w="1878" w:type="dxa"/>
          <w:trHeight w:val="879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FC73F4">
              <w:rPr>
                <w:rFonts w:eastAsia="Calibri"/>
                <w:sz w:val="20"/>
                <w:lang w:eastAsia="en-US"/>
              </w:rPr>
              <w:t>/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FC73F4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  <w:trHeight w:val="301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FC73F4" w:rsidRPr="00FC73F4" w:rsidTr="00FC73F4">
        <w:trPr>
          <w:gridAfter w:val="1"/>
          <w:wAfter w:w="1878" w:type="dxa"/>
          <w:trHeight w:val="467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1863,833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1887,302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1922,972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2012,289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На период с 01.01.2023 по 31.12.2023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2079,303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Итого</w:t>
            </w:r>
            <w:r w:rsidRPr="00FC73F4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FC73F4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9765,699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2017 год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102,127</w:t>
            </w:r>
          </w:p>
        </w:tc>
      </w:tr>
      <w:tr w:rsidR="00FC73F4" w:rsidRPr="00FC73F4" w:rsidTr="00FC73F4">
        <w:trPr>
          <w:gridAfter w:val="1"/>
          <w:wAfter w:w="1878" w:type="dxa"/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1755,983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1755,983</w:t>
            </w:r>
          </w:p>
        </w:tc>
      </w:tr>
    </w:tbl>
    <w:p w:rsidR="00981F47" w:rsidRDefault="00981F47" w:rsidP="006627AF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981F47" w:rsidRPr="00981F47" w:rsidRDefault="00981F47" w:rsidP="00981F47">
      <w:pPr>
        <w:rPr>
          <w:sz w:val="18"/>
          <w:szCs w:val="28"/>
        </w:rPr>
      </w:pPr>
    </w:p>
    <w:p w:rsidR="00981F47" w:rsidRPr="00981F47" w:rsidRDefault="00981F47" w:rsidP="00981F47">
      <w:pPr>
        <w:rPr>
          <w:sz w:val="18"/>
          <w:szCs w:val="28"/>
        </w:rPr>
      </w:pPr>
    </w:p>
    <w:p w:rsidR="00981F47" w:rsidRPr="00981F47" w:rsidRDefault="00981F47" w:rsidP="00981F47">
      <w:pPr>
        <w:rPr>
          <w:sz w:val="18"/>
          <w:szCs w:val="28"/>
        </w:rPr>
      </w:pPr>
    </w:p>
    <w:p w:rsidR="00981F47" w:rsidRPr="00981F47" w:rsidRDefault="00981F47" w:rsidP="00981F47">
      <w:pPr>
        <w:rPr>
          <w:sz w:val="18"/>
          <w:szCs w:val="28"/>
        </w:rPr>
      </w:pPr>
    </w:p>
    <w:p w:rsidR="00981F47" w:rsidRPr="00981F47" w:rsidRDefault="00981F47" w:rsidP="00981F47">
      <w:pPr>
        <w:rPr>
          <w:sz w:val="18"/>
          <w:szCs w:val="28"/>
        </w:rPr>
      </w:pPr>
    </w:p>
    <w:p w:rsidR="00981F47" w:rsidRPr="00981F47" w:rsidRDefault="00981F47" w:rsidP="00981F47">
      <w:pPr>
        <w:rPr>
          <w:sz w:val="18"/>
          <w:szCs w:val="28"/>
        </w:rPr>
      </w:pPr>
    </w:p>
    <w:p w:rsidR="00981F47" w:rsidRDefault="00981F47" w:rsidP="00981F47">
      <w:pPr>
        <w:rPr>
          <w:sz w:val="18"/>
          <w:szCs w:val="28"/>
        </w:rPr>
      </w:pPr>
    </w:p>
    <w:p w:rsidR="00981F47" w:rsidRDefault="00981F47" w:rsidP="00981F47">
      <w:pPr>
        <w:rPr>
          <w:sz w:val="18"/>
          <w:szCs w:val="28"/>
        </w:rPr>
      </w:pPr>
    </w:p>
    <w:p w:rsidR="00981F47" w:rsidRDefault="00981F47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p w:rsidR="00FC73F4" w:rsidRDefault="00FC73F4" w:rsidP="00981F47">
      <w:pPr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981F47" w:rsidTr="00FC73F4">
        <w:trPr>
          <w:gridAfter w:val="1"/>
          <w:wAfter w:w="11" w:type="dxa"/>
        </w:trPr>
        <w:tc>
          <w:tcPr>
            <w:tcW w:w="528" w:type="dxa"/>
          </w:tcPr>
          <w:p w:rsidR="00981F47" w:rsidRDefault="00981F47" w:rsidP="00FC73F4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81F47" w:rsidRDefault="00981F47" w:rsidP="00FC73F4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81F47" w:rsidRDefault="00981F47" w:rsidP="00FC73F4">
            <w:pPr>
              <w:ind w:left="3552"/>
              <w:jc w:val="center"/>
            </w:pPr>
          </w:p>
          <w:p w:rsidR="00981F47" w:rsidRDefault="00981F47" w:rsidP="00FC73F4">
            <w:pPr>
              <w:spacing w:line="276" w:lineRule="auto"/>
              <w:ind w:left="3552"/>
              <w:jc w:val="center"/>
            </w:pPr>
            <w:r>
              <w:t>ПРИЛОЖЕНИЕ 5</w:t>
            </w:r>
          </w:p>
          <w:p w:rsidR="00981F47" w:rsidRDefault="00981F47" w:rsidP="00FC73F4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81F47" w:rsidRPr="00CB1B90" w:rsidRDefault="00981F47" w:rsidP="00FC73F4">
            <w:pPr>
              <w:ind w:left="3552"/>
              <w:jc w:val="center"/>
              <w:rPr>
                <w:lang w:val="en-US"/>
              </w:rPr>
            </w:pPr>
            <w:r w:rsidRPr="001F55D8">
              <w:t>от 18 декабря 2018 г.</w:t>
            </w:r>
            <w:r w:rsidRPr="00D74902">
              <w:t xml:space="preserve"> № </w:t>
            </w:r>
            <w:r w:rsidR="000130C5">
              <w:t>53/63</w:t>
            </w:r>
            <w:bookmarkStart w:id="0" w:name="_GoBack"/>
            <w:bookmarkEnd w:id="0"/>
          </w:p>
        </w:tc>
      </w:tr>
      <w:tr w:rsidR="00981F47" w:rsidRPr="006161EA" w:rsidTr="00FC73F4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81F47" w:rsidRDefault="00981F47" w:rsidP="00FC73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81F47" w:rsidRPr="00C0468C" w:rsidRDefault="00981F47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81F47" w:rsidRDefault="00981F47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468C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981F47" w:rsidRPr="00981F47" w:rsidRDefault="00981F47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81F47">
              <w:rPr>
                <w:b/>
                <w:sz w:val="24"/>
                <w:szCs w:val="24"/>
              </w:rPr>
              <w:t xml:space="preserve">на территории  д. </w:t>
            </w:r>
            <w:proofErr w:type="gramStart"/>
            <w:r w:rsidRPr="00981F47">
              <w:rPr>
                <w:b/>
                <w:sz w:val="24"/>
                <w:szCs w:val="24"/>
              </w:rPr>
              <w:t>Песочное</w:t>
            </w:r>
            <w:proofErr w:type="gramEnd"/>
            <w:r w:rsidRPr="00981F47">
              <w:rPr>
                <w:b/>
                <w:sz w:val="24"/>
                <w:szCs w:val="24"/>
              </w:rPr>
              <w:t xml:space="preserve"> и д. Березовка Богородского муниципального района Нижегородской области</w:t>
            </w:r>
          </w:p>
          <w:p w:rsidR="00981F47" w:rsidRPr="00C0468C" w:rsidRDefault="00981F47" w:rsidP="00FC73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81F47" w:rsidRDefault="00981F47" w:rsidP="00981F4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</w:t>
      </w:r>
      <w:r w:rsidRPr="00FA37F8">
        <w:rPr>
          <w:sz w:val="24"/>
          <w:szCs w:val="24"/>
          <w:lang w:eastAsia="en-US"/>
        </w:rPr>
        <w:t>01.2019 г. по 31.12.20</w:t>
      </w:r>
      <w:r>
        <w:rPr>
          <w:sz w:val="24"/>
          <w:szCs w:val="24"/>
          <w:lang w:eastAsia="en-US"/>
        </w:rPr>
        <w:t>23 г.</w:t>
      </w:r>
    </w:p>
    <w:p w:rsidR="00981F47" w:rsidRDefault="00981F47" w:rsidP="00981F4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W w:w="11235" w:type="dxa"/>
        <w:tblInd w:w="62" w:type="dxa"/>
        <w:tblLayout w:type="fixed"/>
        <w:tblCellMar>
          <w:top w:w="45" w:type="dxa"/>
          <w:left w:w="62" w:type="dxa"/>
          <w:bottom w:w="45" w:type="dxa"/>
          <w:right w:w="62" w:type="dxa"/>
        </w:tblCellMar>
        <w:tblLook w:val="04A0" w:firstRow="1" w:lastRow="0" w:firstColumn="1" w:lastColumn="0" w:noHBand="0" w:noVBand="1"/>
      </w:tblPr>
      <w:tblGrid>
        <w:gridCol w:w="2695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FC73F4" w:rsidRPr="00FC73F4" w:rsidTr="00FC73F4">
        <w:trPr>
          <w:gridAfter w:val="1"/>
          <w:wAfter w:w="1878" w:type="dxa"/>
          <w:trHeight w:val="585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tabs>
                <w:tab w:val="left" w:pos="1897"/>
              </w:tabs>
              <w:rPr>
                <w:sz w:val="20"/>
              </w:rPr>
            </w:pPr>
            <w:r w:rsidRPr="00FC73F4">
              <w:rPr>
                <w:color w:val="000000"/>
                <w:sz w:val="20"/>
              </w:rPr>
              <w:t>МУНИЦИПАЛЬНОЕ УНИТАРНОЕ ПРЕДПРИЯТИЕ БОГОРОДСКОГО РАЙОНА «УПРАВЛЕНИЕ ВОДОКАНАЛИЗАЦИОННОГО ХОЗЯЙСТВА» (ИНН 5245013020)</w:t>
            </w:r>
          </w:p>
        </w:tc>
      </w:tr>
      <w:tr w:rsidR="00FC73F4" w:rsidRPr="00FC73F4" w:rsidTr="00FC73F4">
        <w:trPr>
          <w:gridAfter w:val="1"/>
          <w:wAfter w:w="1878" w:type="dxa"/>
          <w:trHeight w:val="527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tabs>
                <w:tab w:val="left" w:pos="1897"/>
              </w:tabs>
              <w:rPr>
                <w:sz w:val="18"/>
                <w:szCs w:val="28"/>
              </w:rPr>
            </w:pPr>
            <w:r w:rsidRPr="00FC73F4">
              <w:rPr>
                <w:sz w:val="20"/>
              </w:rPr>
              <w:t>607602, Нижегородская область, г. Богородск, ул. Добролюбова, д. 1Г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603082, г. Нижний Новгород, Кремль, корпус 1</w:t>
            </w:r>
          </w:p>
        </w:tc>
      </w:tr>
      <w:tr w:rsidR="00FC73F4" w:rsidRPr="00FC73F4" w:rsidTr="00FC73F4">
        <w:trPr>
          <w:gridAfter w:val="1"/>
          <w:wAfter w:w="1878" w:type="dxa"/>
          <w:trHeight w:val="158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Принято сточных вод всего, </w:t>
            </w:r>
            <w:r w:rsidRPr="00FC73F4">
              <w:rPr>
                <w:rFonts w:eastAsia="Calibri"/>
                <w:sz w:val="20"/>
                <w:lang w:eastAsia="en-US"/>
              </w:rPr>
              <w:br/>
              <w:t>тыс. м</w:t>
            </w:r>
            <w:r w:rsidRPr="00FC73F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FC73F4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297,414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297,414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297,414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297,414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297,414</w:t>
            </w:r>
          </w:p>
        </w:tc>
      </w:tr>
      <w:tr w:rsidR="00FC73F4" w:rsidRPr="00FC73F4" w:rsidTr="00FC73F4">
        <w:trPr>
          <w:gridAfter w:val="1"/>
          <w:wAfter w:w="1878" w:type="dxa"/>
          <w:trHeight w:val="131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77,947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77,947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77,947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77,947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77,947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153,002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153,002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153,002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153,002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153,002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66,465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66,465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66,465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66,465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66,465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iCs/>
                <w:sz w:val="20"/>
                <w:lang w:eastAsia="en-US"/>
              </w:rPr>
            </w:pPr>
            <w:r w:rsidRPr="00FC73F4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FC73F4">
              <w:rPr>
                <w:rFonts w:eastAsia="Calibri"/>
                <w:sz w:val="20"/>
                <w:lang w:eastAsia="en-US"/>
              </w:rPr>
              <w:t>тыс. м</w:t>
            </w:r>
            <w:r w:rsidRPr="00FC73F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FC73F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297,414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297,414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297,414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297,414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297,414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  <w:trHeight w:val="357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4624,579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4624,579</w:t>
            </w:r>
          </w:p>
        </w:tc>
      </w:tr>
      <w:tr w:rsidR="00FC73F4" w:rsidRPr="00FC73F4" w:rsidTr="00FC73F4">
        <w:trPr>
          <w:gridAfter w:val="1"/>
          <w:wAfter w:w="1878" w:type="dxa"/>
          <w:trHeight w:val="29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521,808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521,808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2639,093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2639,093</w:t>
            </w:r>
          </w:p>
        </w:tc>
      </w:tr>
      <w:tr w:rsidR="00FC73F4" w:rsidRPr="00FC73F4" w:rsidTr="00FC73F4">
        <w:trPr>
          <w:gridAfter w:val="1"/>
          <w:wAfter w:w="1878" w:type="dxa"/>
          <w:trHeight w:val="350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84,300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84,300</w:t>
            </w:r>
          </w:p>
        </w:tc>
      </w:tr>
      <w:tr w:rsidR="00FC73F4" w:rsidRPr="00FC73F4" w:rsidTr="00FC73F4"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7869,780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7869,780</w:t>
            </w:r>
          </w:p>
        </w:tc>
        <w:tc>
          <w:tcPr>
            <w:tcW w:w="1878" w:type="dxa"/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  <w:trHeight w:val="299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4752,114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4752,114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534,154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534,154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2639,093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2639,093</w:t>
            </w:r>
          </w:p>
        </w:tc>
      </w:tr>
      <w:tr w:rsidR="00FC73F4" w:rsidRPr="00FC73F4" w:rsidTr="00FC73F4">
        <w:trPr>
          <w:gridAfter w:val="1"/>
          <w:wAfter w:w="1878" w:type="dxa"/>
          <w:trHeight w:val="437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85,847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85,847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8011,208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8011,208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4896,014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4896,014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549,965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549,965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2639,093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2639,093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87,631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87,631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8172,703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8172,703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5043,989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5043,989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566,244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566,244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2639,093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2639,093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Расходы, связанные с оплатой </w:t>
            </w:r>
            <w:r w:rsidRPr="00FC73F4">
              <w:rPr>
                <w:rFonts w:eastAsia="Calibri"/>
                <w:sz w:val="20"/>
                <w:lang w:eastAsia="en-US"/>
              </w:rPr>
              <w:lastRenderedPageBreak/>
              <w:t>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 xml:space="preserve">с 01.01.2022 по </w:t>
            </w:r>
            <w:r w:rsidRPr="00FC73F4">
              <w:rPr>
                <w:rFonts w:eastAsia="Calibri"/>
                <w:sz w:val="20"/>
                <w:lang w:eastAsia="en-US"/>
              </w:rPr>
              <w:lastRenderedPageBreak/>
              <w:t>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89,467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89,467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8338,793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8338,793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5197,559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5197,559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583,005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583,005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2639,093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2639,093</w:t>
            </w:r>
          </w:p>
        </w:tc>
      </w:tr>
      <w:tr w:rsidR="00FC73F4" w:rsidRPr="00FC73F4" w:rsidTr="00FC73F4">
        <w:trPr>
          <w:gridAfter w:val="1"/>
          <w:wAfter w:w="1878" w:type="dxa"/>
          <w:trHeight w:val="499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91,369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91,369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8511,026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8511,026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40903,510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40903,510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560,216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560,216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560,216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560,216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  <w:trHeight w:val="524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573,471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573,471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573,471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573,471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590,446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590,446</w:t>
            </w:r>
          </w:p>
        </w:tc>
      </w:tr>
      <w:tr w:rsidR="00FC73F4" w:rsidRPr="00FC73F4" w:rsidTr="00FC73F4">
        <w:trPr>
          <w:gridAfter w:val="1"/>
          <w:wAfter w:w="1878" w:type="dxa"/>
          <w:trHeight w:val="356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590,446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590,446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607,923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607,923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607,923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607,923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Текущий ремонт и техническое обслуживание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625,918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625,918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625,918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625,918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2957,974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2957,974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rPr>
          <w:gridAfter w:val="1"/>
          <w:wAfter w:w="1878" w:type="dxa"/>
          <w:trHeight w:val="23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FC73F4" w:rsidRPr="00FC73F4" w:rsidTr="00FC73F4">
        <w:trPr>
          <w:trHeight w:val="137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FC73F4" w:rsidRPr="00FC73F4" w:rsidTr="00FC73F4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FC73F4" w:rsidRPr="00FC73F4" w:rsidTr="00FC73F4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C73F4" w:rsidRPr="00FC73F4" w:rsidTr="00FC73F4">
        <w:trPr>
          <w:gridAfter w:val="1"/>
          <w:wAfter w:w="1878" w:type="dxa"/>
          <w:trHeight w:val="445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ед./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highlight w:val="yellow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FC73F4" w:rsidRPr="00FC73F4" w:rsidTr="00FC73F4">
        <w:trPr>
          <w:gridAfter w:val="1"/>
          <w:wAfter w:w="1878" w:type="dxa"/>
          <w:trHeight w:val="879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FC73F4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FC73F4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FC73F4">
              <w:rPr>
                <w:rFonts w:eastAsia="Calibri"/>
                <w:sz w:val="20"/>
                <w:lang w:eastAsia="en-US"/>
              </w:rPr>
              <w:t>/</w:t>
            </w:r>
          </w:p>
          <w:p w:rsidR="00FC73F4" w:rsidRPr="00FC73F4" w:rsidRDefault="00FC73F4" w:rsidP="00FC73F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FC73F4">
              <w:rPr>
                <w:rFonts w:eastAsia="Calibri"/>
                <w:color w:val="000000"/>
                <w:sz w:val="20"/>
                <w:lang w:eastAsia="en-US"/>
              </w:rPr>
              <w:t>0,38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color w:val="000000"/>
                <w:sz w:val="20"/>
                <w:lang w:eastAsia="en-US"/>
              </w:rPr>
              <w:t>0,38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color w:val="000000"/>
                <w:sz w:val="20"/>
                <w:lang w:eastAsia="en-US"/>
              </w:rPr>
              <w:t>0,38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color w:val="000000"/>
                <w:sz w:val="20"/>
                <w:lang w:eastAsia="en-US"/>
              </w:rPr>
              <w:t>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color w:val="000000"/>
                <w:sz w:val="20"/>
                <w:lang w:eastAsia="en-US"/>
              </w:rPr>
              <w:t>0,38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  <w:trHeight w:val="301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FC73F4" w:rsidRPr="00FC73F4" w:rsidTr="00FC73F4">
        <w:trPr>
          <w:gridAfter w:val="1"/>
          <w:wAfter w:w="1878" w:type="dxa"/>
          <w:trHeight w:val="467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01.01.2019 по 31.12.2019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8821,400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lastRenderedPageBreak/>
              <w:t>На период с 01.01.2020 по 31.12.2020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8934,679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01.01.2021 по 31.12.2021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8963,149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01.01.2022 по 31.12.2022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9054,893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F4" w:rsidRPr="00FC73F4" w:rsidRDefault="00FC73F4" w:rsidP="00FC73F4">
            <w:pPr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На период с 01.01.2023 по 31.12.2023 год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9206,944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bCs/>
                <w:sz w:val="20"/>
                <w:lang w:eastAsia="en-US"/>
              </w:rPr>
              <w:t>Итого</w:t>
            </w:r>
            <w:r w:rsidRPr="00FC73F4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FC73F4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44981,065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FC73F4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2017 год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297,414</w:t>
            </w:r>
          </w:p>
        </w:tc>
      </w:tr>
      <w:tr w:rsidR="00FC73F4" w:rsidRPr="00FC73F4" w:rsidTr="00FC73F4">
        <w:trPr>
          <w:gridAfter w:val="1"/>
          <w:wAfter w:w="1878" w:type="dxa"/>
          <w:trHeight w:val="424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7446,771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824,066</w:t>
            </w:r>
          </w:p>
        </w:tc>
      </w:tr>
      <w:tr w:rsidR="00FC73F4" w:rsidRPr="00FC73F4" w:rsidTr="00FC73F4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F4" w:rsidRPr="00FC73F4" w:rsidRDefault="00FC73F4" w:rsidP="00FC73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FC73F4">
              <w:rPr>
                <w:rFonts w:eastAsia="Calibri"/>
                <w:sz w:val="20"/>
                <w:lang w:eastAsia="en-US"/>
              </w:rPr>
              <w:t>8270,837</w:t>
            </w:r>
          </w:p>
        </w:tc>
      </w:tr>
    </w:tbl>
    <w:p w:rsidR="00480F88" w:rsidRPr="00981F47" w:rsidRDefault="00480F88" w:rsidP="00981F47">
      <w:pPr>
        <w:jc w:val="center"/>
        <w:rPr>
          <w:sz w:val="18"/>
          <w:szCs w:val="28"/>
        </w:rPr>
      </w:pPr>
    </w:p>
    <w:sectPr w:rsidR="00480F88" w:rsidRPr="00981F4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3F4" w:rsidRDefault="00FC73F4">
      <w:r>
        <w:separator/>
      </w:r>
    </w:p>
  </w:endnote>
  <w:endnote w:type="continuationSeparator" w:id="0">
    <w:p w:rsidR="00FC73F4" w:rsidRDefault="00FC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3F4" w:rsidRDefault="00FC73F4">
      <w:r>
        <w:separator/>
      </w:r>
    </w:p>
  </w:footnote>
  <w:footnote w:type="continuationSeparator" w:id="0">
    <w:p w:rsidR="00FC73F4" w:rsidRDefault="00FC7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3F4" w:rsidRDefault="004C396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C73F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C73F4" w:rsidRDefault="00FC73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3F4" w:rsidRDefault="004C396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C73F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130C5">
      <w:rPr>
        <w:rStyle w:val="a9"/>
        <w:noProof/>
      </w:rPr>
      <w:t>32</w:t>
    </w:r>
    <w:r>
      <w:rPr>
        <w:rStyle w:val="a9"/>
      </w:rPr>
      <w:fldChar w:fldCharType="end"/>
    </w:r>
  </w:p>
  <w:p w:rsidR="00FC73F4" w:rsidRDefault="00FC73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3F4" w:rsidRDefault="000130C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5538" style="position:absolute;left:0;text-align:left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<v:shape id="Freeform 2" o:spid="_x0000_s65540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5539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5537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FC73F4" w:rsidRPr="00E52B15" w:rsidRDefault="00FC73F4" w:rsidP="00673D81">
                <w:pPr>
                  <w:ind w:right="-70"/>
                  <w:jc w:val="center"/>
                  <w:rPr>
                    <w:szCs w:val="28"/>
                  </w:rPr>
                </w:pPr>
                <w:r w:rsidRPr="00A51156"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0" t="0" r="0" b="0"/>
                      <wp:docPr id="5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FC73F4" w:rsidRPr="00561114" w:rsidRDefault="00FC73F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FC73F4" w:rsidRPr="00561114" w:rsidRDefault="00FC73F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FC73F4" w:rsidRPr="000F7B5C" w:rsidRDefault="00FC73F4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FC73F4" w:rsidRPr="000F7B5C" w:rsidRDefault="00FC73F4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FC73F4" w:rsidRDefault="00FC73F4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FC73F4" w:rsidRDefault="00FC73F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FC73F4" w:rsidRPr="002B6128" w:rsidRDefault="00FC73F4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FC73F4" w:rsidRDefault="00FC73F4" w:rsidP="00276416">
                <w:pPr>
                  <w:ind w:right="-70"/>
                  <w:rPr>
                    <w:sz w:val="20"/>
                  </w:rPr>
                </w:pPr>
              </w:p>
              <w:p w:rsidR="00FC73F4" w:rsidRPr="001772E6" w:rsidRDefault="00FC73F4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FC73F4" w:rsidRDefault="00FC73F4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42"/>
    <o:shapelayout v:ext="edit">
      <o:idmap v:ext="edit" data="64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30C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22A7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55D8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3AB3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4EC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D77BA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4BBA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3961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3375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7AF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2A8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481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2AFD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8BD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E02"/>
    <w:rsid w:val="007E3F7B"/>
    <w:rsid w:val="007E42E5"/>
    <w:rsid w:val="007E4A8C"/>
    <w:rsid w:val="007E4E6B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3500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72A"/>
    <w:rsid w:val="00897844"/>
    <w:rsid w:val="0089794A"/>
    <w:rsid w:val="008A21B7"/>
    <w:rsid w:val="008A289C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1F47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5E6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4F94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5358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25A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37F5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68C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2C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B18"/>
    <w:rsid w:val="00D23C02"/>
    <w:rsid w:val="00D23C9F"/>
    <w:rsid w:val="00D23FB9"/>
    <w:rsid w:val="00D242CA"/>
    <w:rsid w:val="00D25953"/>
    <w:rsid w:val="00D26B89"/>
    <w:rsid w:val="00D26C5B"/>
    <w:rsid w:val="00D27025"/>
    <w:rsid w:val="00D301C1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D99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3B3D"/>
    <w:rsid w:val="00D65783"/>
    <w:rsid w:val="00D65A31"/>
    <w:rsid w:val="00D66259"/>
    <w:rsid w:val="00D663D9"/>
    <w:rsid w:val="00D6681A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8B4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8B4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84B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1F84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1F08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BA1"/>
    <w:rsid w:val="00F21D96"/>
    <w:rsid w:val="00F229EA"/>
    <w:rsid w:val="00F233A8"/>
    <w:rsid w:val="00F2369C"/>
    <w:rsid w:val="00F24167"/>
    <w:rsid w:val="00F247C1"/>
    <w:rsid w:val="00F2499D"/>
    <w:rsid w:val="00F252E0"/>
    <w:rsid w:val="00F25D5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0BB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37F8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3F4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39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C3961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4C396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C3961"/>
    <w:rPr>
      <w:rFonts w:cs="Times New Roman"/>
      <w:sz w:val="28"/>
    </w:rPr>
  </w:style>
  <w:style w:type="character" w:styleId="a7">
    <w:name w:val="Hyperlink"/>
    <w:basedOn w:val="a0"/>
    <w:uiPriority w:val="99"/>
    <w:rsid w:val="004C3961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C3961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CFDF709A800A82B3B59128C052AEE4214D89D324DC5548A875CE51892C6915C11BD03B688D145cDb8I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29</TotalTime>
  <Pages>32</Pages>
  <Words>8495</Words>
  <Characters>53897</Characters>
  <Application>Microsoft Office Word</Application>
  <DocSecurity>0</DocSecurity>
  <Lines>449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8</cp:revision>
  <cp:lastPrinted>2018-12-12T13:36:00Z</cp:lastPrinted>
  <dcterms:created xsi:type="dcterms:W3CDTF">2018-11-15T12:35:00Z</dcterms:created>
  <dcterms:modified xsi:type="dcterms:W3CDTF">2018-12-17T15:28:00Z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