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F5586F" w:rsidP="00E006BE">
            <w:pPr>
              <w:jc w:val="center"/>
            </w:pPr>
            <w:r>
              <w:t>18.12.2018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1A6802" w:rsidP="00E20A3C">
            <w:pPr>
              <w:tabs>
                <w:tab w:val="center" w:pos="2160"/>
              </w:tabs>
              <w:ind w:left="-108"/>
              <w:jc w:val="center"/>
            </w:pPr>
            <w:r>
              <w:t>53/62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50247A" w:rsidRDefault="0050247A" w:rsidP="008714F3">
            <w:pPr>
              <w:jc w:val="center"/>
              <w:rPr>
                <w:bCs/>
                <w:szCs w:val="24"/>
              </w:rPr>
            </w:pPr>
            <w:r w:rsidRPr="0050247A">
              <w:rPr>
                <w:bCs/>
                <w:szCs w:val="24"/>
              </w:rPr>
              <w:t xml:space="preserve">Об установлении  ОБЩЕСТВУ С ОГРАНИЧЕННОЙ ОТВЕТСТВЕННОСТЬЮ «КОММУНАЛЬЩИК-НН» (ИНН 5245027023), </w:t>
            </w:r>
          </w:p>
          <w:p w:rsidR="0085764D" w:rsidRPr="00252D0D" w:rsidRDefault="0050247A" w:rsidP="008714F3">
            <w:pPr>
              <w:jc w:val="center"/>
            </w:pPr>
            <w:r w:rsidRPr="0050247A">
              <w:rPr>
                <w:bCs/>
                <w:szCs w:val="24"/>
              </w:rPr>
              <w:t>п. Новинки Богородского муниципального района Нижегородской области, тарифов в сфере холодного водоснабжения и водоотведения для потребителей Богородского муниципального района Нижегородской области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1A6802" w:rsidRDefault="001A6802" w:rsidP="0050247A">
      <w:pPr>
        <w:pStyle w:val="ac"/>
        <w:spacing w:line="276" w:lineRule="auto"/>
        <w:ind w:firstLine="720"/>
        <w:rPr>
          <w:sz w:val="32"/>
        </w:rPr>
      </w:pPr>
    </w:p>
    <w:p w:rsidR="0050247A" w:rsidRPr="0050247A" w:rsidRDefault="0050247A" w:rsidP="0050247A">
      <w:pPr>
        <w:pStyle w:val="ac"/>
        <w:spacing w:line="276" w:lineRule="auto"/>
        <w:ind w:firstLine="720"/>
        <w:rPr>
          <w:color w:val="000000"/>
          <w:szCs w:val="24"/>
        </w:rPr>
      </w:pPr>
      <w:proofErr w:type="gramStart"/>
      <w:r w:rsidRPr="0050247A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50247A">
        <w:rPr>
          <w:szCs w:val="24"/>
        </w:rPr>
        <w:t xml:space="preserve"> № 416-ФЗ «О водоснабжении и водоотведении», постановлением Правительства Россий</w:t>
      </w:r>
      <w:r>
        <w:rPr>
          <w:szCs w:val="24"/>
        </w:rPr>
        <w:t>ской Федерации от 13 мая 2013 г.</w:t>
      </w:r>
      <w:r w:rsidRPr="0050247A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50247A">
        <w:rPr>
          <w:color w:val="000000"/>
          <w:szCs w:val="24"/>
        </w:rPr>
        <w:t>ОБЩЕСТВОМ С ОГРАНИЧЕННОЙ ОТВЕТСТВЕННОСТЬЮ «КОММУНАЛЬЩИК-НН» (ИНН 5245027023), п. Новинки Богородского муниципального района Нижегородской области</w:t>
      </w:r>
      <w:r w:rsidRPr="0050247A">
        <w:rPr>
          <w:szCs w:val="24"/>
        </w:rPr>
        <w:t xml:space="preserve">, экспертного заключения </w:t>
      </w:r>
      <w:r w:rsidR="00F5586F">
        <w:rPr>
          <w:szCs w:val="24"/>
        </w:rPr>
        <w:br/>
      </w:r>
      <w:r w:rsidRPr="0050247A">
        <w:rPr>
          <w:szCs w:val="24"/>
        </w:rPr>
        <w:t xml:space="preserve">рег. </w:t>
      </w:r>
      <w:r w:rsidRPr="000A2DC7">
        <w:rPr>
          <w:szCs w:val="24"/>
        </w:rPr>
        <w:t>№ в-</w:t>
      </w:r>
      <w:r w:rsidR="000A2DC7" w:rsidRPr="000A2DC7">
        <w:rPr>
          <w:szCs w:val="24"/>
        </w:rPr>
        <w:t>950</w:t>
      </w:r>
      <w:proofErr w:type="gramEnd"/>
      <w:r w:rsidRPr="000A2DC7">
        <w:rPr>
          <w:szCs w:val="24"/>
        </w:rPr>
        <w:t xml:space="preserve"> от</w:t>
      </w:r>
      <w:r w:rsidRPr="00F5586F">
        <w:rPr>
          <w:szCs w:val="24"/>
        </w:rPr>
        <w:t xml:space="preserve"> </w:t>
      </w:r>
      <w:r w:rsidR="00F5586F" w:rsidRPr="00F5586F">
        <w:rPr>
          <w:szCs w:val="24"/>
        </w:rPr>
        <w:t xml:space="preserve">11 декабря </w:t>
      </w:r>
      <w:r w:rsidRPr="00F5586F">
        <w:rPr>
          <w:szCs w:val="24"/>
        </w:rPr>
        <w:t>2018 г.:</w:t>
      </w:r>
    </w:p>
    <w:p w:rsidR="0050247A" w:rsidRPr="0050247A" w:rsidRDefault="0050247A" w:rsidP="0050247A">
      <w:pPr>
        <w:spacing w:line="276" w:lineRule="auto"/>
        <w:ind w:firstLine="708"/>
        <w:jc w:val="both"/>
        <w:rPr>
          <w:szCs w:val="24"/>
        </w:rPr>
      </w:pPr>
      <w:r w:rsidRPr="0050247A">
        <w:rPr>
          <w:b/>
          <w:bCs/>
          <w:szCs w:val="24"/>
        </w:rPr>
        <w:t>1.</w:t>
      </w:r>
      <w:r w:rsidRPr="0050247A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50247A">
        <w:rPr>
          <w:color w:val="000000"/>
          <w:szCs w:val="24"/>
        </w:rPr>
        <w:t>ОБЩЕСТВА С ОГРАНИЧЕННОЙ ОТВЕТСТВЕННОСТЬЮ «КОММУНАЛЬЩИК-НН» (ИНН 5245027023), п. Новинки Богородского муниципального района Нижегородской области</w:t>
      </w:r>
      <w:r w:rsidRPr="0050247A">
        <w:rPr>
          <w:szCs w:val="24"/>
        </w:rPr>
        <w:t>, применять метод индексации.</w:t>
      </w:r>
    </w:p>
    <w:p w:rsidR="0050247A" w:rsidRPr="0050247A" w:rsidRDefault="0050247A" w:rsidP="0050247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bCs/>
          <w:szCs w:val="24"/>
          <w:lang w:eastAsia="en-US"/>
        </w:rPr>
      </w:pPr>
      <w:r w:rsidRPr="0050247A">
        <w:rPr>
          <w:b/>
          <w:bCs/>
          <w:szCs w:val="24"/>
        </w:rPr>
        <w:t>2.</w:t>
      </w:r>
      <w:r w:rsidRPr="0050247A">
        <w:rPr>
          <w:szCs w:val="24"/>
        </w:rPr>
        <w:t xml:space="preserve"> </w:t>
      </w:r>
      <w:r w:rsidRPr="0050247A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50247A">
        <w:rPr>
          <w:color w:val="000000"/>
          <w:szCs w:val="24"/>
        </w:rPr>
        <w:t>ОБЩЕСТВА С ОГРАНИЧЕННОЙ ОТВЕТСТВЕННОСТЬЮ «КОММУНАЛЬЩИК-НН»                              (ИНН 5245027023), п. Новинки Богородского муниципального района Нижегородской области</w:t>
      </w:r>
      <w:r w:rsidRPr="0050247A">
        <w:rPr>
          <w:rFonts w:eastAsiaTheme="minorHAnsi"/>
          <w:bCs/>
          <w:szCs w:val="24"/>
          <w:lang w:eastAsia="en-US"/>
        </w:rPr>
        <w:t xml:space="preserve">, на период 2019 - 2021 годов </w:t>
      </w:r>
      <w:r w:rsidRPr="0050247A">
        <w:rPr>
          <w:rFonts w:eastAsia="Calibri"/>
          <w:bCs/>
          <w:szCs w:val="24"/>
          <w:lang w:eastAsia="en-US"/>
        </w:rPr>
        <w:t>в следующих размерах:</w:t>
      </w:r>
    </w:p>
    <w:p w:rsidR="0050247A" w:rsidRPr="0050247A" w:rsidRDefault="0050247A" w:rsidP="0050247A">
      <w:pPr>
        <w:spacing w:line="276" w:lineRule="auto"/>
        <w:jc w:val="both"/>
        <w:rPr>
          <w:bCs/>
          <w:szCs w:val="24"/>
        </w:rPr>
      </w:pPr>
      <w:r w:rsidRPr="0050247A">
        <w:rPr>
          <w:b/>
          <w:bCs/>
          <w:i/>
          <w:szCs w:val="24"/>
        </w:rPr>
        <w:t xml:space="preserve">2.1. </w:t>
      </w:r>
      <w:r w:rsidRPr="0050247A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957"/>
        <w:gridCol w:w="2552"/>
        <w:gridCol w:w="1701"/>
        <w:gridCol w:w="2657"/>
      </w:tblGrid>
      <w:tr w:rsidR="0050247A" w:rsidRPr="00F13F1C" w:rsidTr="00F5586F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Год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50247A" w:rsidRPr="00F13F1C" w:rsidTr="00F5586F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%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F13F1C">
              <w:rPr>
                <w:sz w:val="20"/>
                <w:lang w:eastAsia="en-US"/>
              </w:rPr>
              <w:t>кВт</w:t>
            </w:r>
            <w:proofErr w:type="gramStart"/>
            <w:r w:rsidRPr="00F13F1C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F13F1C">
              <w:rPr>
                <w:sz w:val="20"/>
                <w:lang w:eastAsia="en-US"/>
              </w:rPr>
              <w:t>/м</w:t>
            </w:r>
            <w:r w:rsidRPr="00F13F1C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F13F1C" w:rsidRPr="00F13F1C" w:rsidTr="009D7CE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2019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811,17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0,25</w:t>
            </w:r>
          </w:p>
        </w:tc>
      </w:tr>
      <w:tr w:rsidR="00F13F1C" w:rsidRPr="00F13F1C" w:rsidTr="009D7CE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2020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811,17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0,25</w:t>
            </w:r>
          </w:p>
        </w:tc>
      </w:tr>
      <w:tr w:rsidR="00F13F1C" w:rsidRPr="00F13F1C" w:rsidTr="009D7CE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lastRenderedPageBreak/>
              <w:t>2021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811,17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0,25</w:t>
            </w:r>
          </w:p>
        </w:tc>
      </w:tr>
    </w:tbl>
    <w:p w:rsidR="0050247A" w:rsidRPr="0050247A" w:rsidRDefault="0050247A" w:rsidP="0050247A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Cs w:val="24"/>
          <w:lang w:eastAsia="en-US"/>
        </w:rPr>
      </w:pPr>
      <w:r w:rsidRPr="0050247A">
        <w:rPr>
          <w:rFonts w:eastAsia="Calibri"/>
          <w:b/>
          <w:i/>
          <w:szCs w:val="24"/>
          <w:lang w:eastAsia="en-US"/>
        </w:rPr>
        <w:t>2.2</w:t>
      </w:r>
      <w:r w:rsidRPr="0050247A">
        <w:rPr>
          <w:rFonts w:eastAsia="Calibri"/>
          <w:szCs w:val="24"/>
          <w:lang w:eastAsia="en-US"/>
        </w:rPr>
        <w:t>. В сфере водоотведения: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621"/>
        <w:gridCol w:w="2977"/>
        <w:gridCol w:w="3118"/>
      </w:tblGrid>
      <w:tr w:rsidR="0050247A" w:rsidRPr="00F13F1C" w:rsidTr="00F5586F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Год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50247A" w:rsidRPr="00F13F1C" w:rsidTr="00F5586F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rPr>
                <w:sz w:val="20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Pr="00F13F1C" w:rsidRDefault="0050247A" w:rsidP="00F13F1C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F13F1C">
              <w:rPr>
                <w:sz w:val="20"/>
                <w:lang w:eastAsia="en-US"/>
              </w:rPr>
              <w:t>кВт</w:t>
            </w:r>
            <w:proofErr w:type="gramStart"/>
            <w:r w:rsidRPr="00F13F1C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F13F1C">
              <w:rPr>
                <w:sz w:val="20"/>
                <w:lang w:eastAsia="en-US"/>
              </w:rPr>
              <w:t>/м</w:t>
            </w:r>
            <w:r w:rsidRPr="00F13F1C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F13F1C" w:rsidRPr="00F13F1C" w:rsidTr="00E6000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2019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7640,20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1,94</w:t>
            </w:r>
          </w:p>
        </w:tc>
      </w:tr>
      <w:tr w:rsidR="00F13F1C" w:rsidRPr="00F13F1C" w:rsidTr="00E6000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2020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7640,20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1,94</w:t>
            </w:r>
          </w:p>
        </w:tc>
      </w:tr>
      <w:tr w:rsidR="00F13F1C" w:rsidRPr="00F13F1C" w:rsidTr="00E6000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  <w:lang w:eastAsia="en-US"/>
              </w:rPr>
              <w:t>2021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7640,20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1C" w:rsidRPr="00F13F1C" w:rsidRDefault="00F13F1C" w:rsidP="00F13F1C">
            <w:pPr>
              <w:jc w:val="center"/>
              <w:rPr>
                <w:sz w:val="20"/>
              </w:rPr>
            </w:pPr>
            <w:r w:rsidRPr="00F13F1C">
              <w:rPr>
                <w:sz w:val="20"/>
              </w:rPr>
              <w:t>1,94</w:t>
            </w:r>
          </w:p>
        </w:tc>
      </w:tr>
    </w:tbl>
    <w:p w:rsidR="0050247A" w:rsidRPr="0050247A" w:rsidRDefault="0050247A" w:rsidP="0050247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50247A">
        <w:rPr>
          <w:b/>
          <w:szCs w:val="24"/>
        </w:rPr>
        <w:t>3.</w:t>
      </w:r>
      <w:r w:rsidRPr="0050247A">
        <w:rPr>
          <w:szCs w:val="24"/>
        </w:rPr>
        <w:t xml:space="preserve"> Установить </w:t>
      </w:r>
      <w:r w:rsidRPr="0050247A">
        <w:rPr>
          <w:color w:val="000000"/>
          <w:szCs w:val="24"/>
        </w:rPr>
        <w:t>ОБЩЕСТВУ С ОГРАНИЧЕННОЙ ОТВЕТСТВЕННОСТЬЮ «КОММУНАЛЬЩИК-НН» (ИНН 5245027023), п. Новинки Богородского муниципального района Нижегородской области</w:t>
      </w:r>
      <w:r w:rsidRPr="0050247A">
        <w:rPr>
          <w:szCs w:val="24"/>
        </w:rPr>
        <w:t xml:space="preserve">, </w:t>
      </w:r>
      <w:r w:rsidRPr="0050247A">
        <w:rPr>
          <w:b/>
          <w:bCs/>
          <w:szCs w:val="24"/>
        </w:rPr>
        <w:t xml:space="preserve">тарифы </w:t>
      </w:r>
      <w:r w:rsidRPr="0050247A">
        <w:rPr>
          <w:b/>
          <w:noProof/>
          <w:szCs w:val="24"/>
        </w:rPr>
        <w:t xml:space="preserve">в сфере холодного водоснабжения и водоотведения </w:t>
      </w:r>
      <w:r w:rsidRPr="0050247A">
        <w:rPr>
          <w:noProof/>
          <w:szCs w:val="24"/>
        </w:rPr>
        <w:t xml:space="preserve">для потребителей </w:t>
      </w:r>
      <w:r w:rsidRPr="0050247A">
        <w:rPr>
          <w:szCs w:val="24"/>
        </w:rPr>
        <w:t>Богородского муниципально</w:t>
      </w:r>
      <w:r>
        <w:rPr>
          <w:szCs w:val="24"/>
        </w:rPr>
        <w:t>го района Нижегородской области</w:t>
      </w:r>
      <w:r w:rsidRPr="0050247A">
        <w:rPr>
          <w:szCs w:val="24"/>
        </w:rPr>
        <w:t xml:space="preserve"> в следующих размерах:</w:t>
      </w:r>
    </w:p>
    <w:tbl>
      <w:tblPr>
        <w:tblW w:w="4913" w:type="pct"/>
        <w:jc w:val="center"/>
        <w:tblInd w:w="-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143"/>
        <w:gridCol w:w="1110"/>
        <w:gridCol w:w="1035"/>
        <w:gridCol w:w="1041"/>
        <w:gridCol w:w="882"/>
        <w:gridCol w:w="1045"/>
        <w:gridCol w:w="970"/>
      </w:tblGrid>
      <w:tr w:rsidR="0050247A" w:rsidTr="00F13F1C">
        <w:trPr>
          <w:trHeight w:val="281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0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50247A" w:rsidTr="00F5586F">
        <w:trPr>
          <w:cantSplit/>
          <w:trHeight w:val="138"/>
          <w:jc w:val="center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</w:tr>
      <w:tr w:rsidR="0050247A" w:rsidTr="00F13F1C">
        <w:trPr>
          <w:cantSplit/>
          <w:trHeight w:val="357"/>
          <w:jc w:val="center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50247A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rPr>
                <w:noProof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Default="0050247A" w:rsidP="00F5586F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Default="0050247A" w:rsidP="00F5586F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Default="0050247A" w:rsidP="00F5586F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Default="0050247A" w:rsidP="00F5586F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Default="0050247A" w:rsidP="00F5586F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Default="0050247A" w:rsidP="00F5586F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  <w:tr w:rsidR="00F13F1C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1.1.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Ставка платы за потребление холодной воды,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33,47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34,13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34,13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35,30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35,30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pStyle w:val="ac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36,67</w:t>
            </w:r>
          </w:p>
        </w:tc>
      </w:tr>
      <w:tr w:rsidR="00F13F1C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1.2.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Ставка платы за потребление холодной воды,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  <w:p w:rsidR="00F13F1C" w:rsidRDefault="00F13F1C" w:rsidP="00F5586F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Население (с учетом НДС)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40,16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40,96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40,96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42,36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42,36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pStyle w:val="ac"/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44,00</w:t>
            </w:r>
          </w:p>
        </w:tc>
      </w:tr>
      <w:tr w:rsidR="00F13F1C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1.3.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rPr>
                <w:bCs/>
                <w:sz w:val="20"/>
                <w:szCs w:val="24"/>
                <w:lang w:eastAsia="en-US"/>
              </w:rPr>
            </w:pPr>
            <w:r>
              <w:rPr>
                <w:bCs/>
                <w:sz w:val="20"/>
                <w:szCs w:val="24"/>
                <w:lang w:eastAsia="en-US"/>
              </w:rPr>
              <w:t>Ставка платы за содержание системы холодного водоснабжения, тыс. руб. мес./м</w:t>
            </w:r>
            <w:r>
              <w:rPr>
                <w:bCs/>
                <w:sz w:val="20"/>
                <w:szCs w:val="24"/>
                <w:vertAlign w:val="superscript"/>
                <w:lang w:eastAsia="en-US"/>
              </w:rPr>
              <w:t>3</w:t>
            </w:r>
            <w:r>
              <w:rPr>
                <w:bCs/>
                <w:sz w:val="20"/>
                <w:szCs w:val="24"/>
                <w:lang w:eastAsia="en-US"/>
              </w:rPr>
              <w:t xml:space="preserve"> в час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3,41486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3,48198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3,48198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3,51237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3,51237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3,61282</w:t>
            </w:r>
          </w:p>
        </w:tc>
      </w:tr>
      <w:tr w:rsidR="00F13F1C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1.4.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Ставка платы за содержание системы холодного водоснабжения, тыс. руб. мес./м</w:t>
            </w:r>
            <w:r>
              <w:rPr>
                <w:rFonts w:eastAsiaTheme="minorHAnsi"/>
                <w:bCs/>
                <w:sz w:val="20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bCs/>
                <w:sz w:val="20"/>
                <w:lang w:eastAsia="en-US"/>
              </w:rPr>
              <w:t xml:space="preserve"> в час</w:t>
            </w:r>
          </w:p>
          <w:p w:rsidR="00F13F1C" w:rsidRDefault="00F13F1C" w:rsidP="00F5586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4,09783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4,17838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4,17838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4,21484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4,21484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4,33538</w:t>
            </w:r>
          </w:p>
        </w:tc>
      </w:tr>
      <w:tr w:rsidR="0050247A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Водоотведение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Pr="00F13F1C" w:rsidRDefault="0050247A" w:rsidP="00F5586F">
            <w:pPr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Pr="00F13F1C" w:rsidRDefault="0050247A" w:rsidP="00F5586F">
            <w:pPr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Pr="00F13F1C" w:rsidRDefault="0050247A" w:rsidP="00F5586F">
            <w:pPr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Pr="00F13F1C" w:rsidRDefault="0050247A" w:rsidP="00F5586F">
            <w:pPr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Pr="00F13F1C" w:rsidRDefault="0050247A" w:rsidP="00F5586F">
            <w:pPr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47A" w:rsidRPr="00F13F1C" w:rsidRDefault="0050247A" w:rsidP="00F5586F">
            <w:pPr>
              <w:jc w:val="center"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F13F1C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2.1.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Ставка платы за водоотведение, руб./м</w:t>
            </w:r>
            <w:r>
              <w:rPr>
                <w:rFonts w:eastAsiaTheme="minorHAnsi"/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35,46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36,16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36,16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37,31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37,31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38,34</w:t>
            </w:r>
          </w:p>
        </w:tc>
      </w:tr>
      <w:tr w:rsidR="00F13F1C" w:rsidTr="00F13F1C">
        <w:trPr>
          <w:trHeight w:val="133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2.2.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Ставка платы за водоотведение, руб./м</w:t>
            </w:r>
            <w:r>
              <w:rPr>
                <w:rFonts w:eastAsiaTheme="minorHAnsi"/>
                <w:bCs/>
                <w:sz w:val="20"/>
                <w:vertAlign w:val="superscript"/>
                <w:lang w:eastAsia="en-US"/>
              </w:rPr>
              <w:t>3</w:t>
            </w:r>
          </w:p>
          <w:p w:rsidR="00F13F1C" w:rsidRDefault="00F13F1C" w:rsidP="00F55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42,55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43,39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43,39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44,77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44,77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46,01</w:t>
            </w:r>
          </w:p>
        </w:tc>
      </w:tr>
      <w:tr w:rsidR="00F13F1C" w:rsidTr="00F13F1C">
        <w:trPr>
          <w:trHeight w:val="589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2.3.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1C" w:rsidRDefault="00F13F1C" w:rsidP="00F55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Ставка платы за содержание системы водоотведения, тыс. руб. мес./м</w:t>
            </w:r>
            <w:r>
              <w:rPr>
                <w:rFonts w:eastAsiaTheme="minorHAnsi"/>
                <w:bCs/>
                <w:sz w:val="20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bCs/>
                <w:sz w:val="20"/>
                <w:lang w:eastAsia="en-US"/>
              </w:rPr>
              <w:t xml:space="preserve"> в час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7,77699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7,93175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7,93175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7,94168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7,94168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7,98523</w:t>
            </w:r>
          </w:p>
        </w:tc>
      </w:tr>
      <w:tr w:rsidR="00F13F1C" w:rsidTr="00F13F1C">
        <w:trPr>
          <w:trHeight w:val="132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Default="00F13F1C" w:rsidP="00F5586F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2.4.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F1C" w:rsidRDefault="00F13F1C" w:rsidP="00F5586F">
            <w:pPr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Ставка платы за содержание системы водоотведения, тыс. руб. мес./м</w:t>
            </w:r>
            <w:r>
              <w:rPr>
                <w:bCs/>
                <w:sz w:val="20"/>
                <w:vertAlign w:val="superscript"/>
                <w:lang w:eastAsia="en-US"/>
              </w:rPr>
              <w:t>3</w:t>
            </w:r>
            <w:r>
              <w:rPr>
                <w:bCs/>
                <w:sz w:val="20"/>
                <w:lang w:eastAsia="en-US"/>
              </w:rPr>
              <w:t xml:space="preserve"> в час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9,33239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9,51810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9,51810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9,53002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9,53002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F1C" w:rsidRPr="00F13F1C" w:rsidRDefault="00F13F1C" w:rsidP="00F13F1C">
            <w:pPr>
              <w:ind w:left="-108" w:right="-108"/>
              <w:jc w:val="center"/>
              <w:rPr>
                <w:sz w:val="21"/>
                <w:szCs w:val="21"/>
              </w:rPr>
            </w:pPr>
            <w:r w:rsidRPr="00F13F1C">
              <w:rPr>
                <w:sz w:val="21"/>
                <w:szCs w:val="21"/>
              </w:rPr>
              <w:t>9,58228</w:t>
            </w:r>
          </w:p>
        </w:tc>
      </w:tr>
      <w:tr w:rsidR="0050247A" w:rsidTr="00F5586F">
        <w:trPr>
          <w:trHeight w:val="132"/>
          <w:jc w:val="center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7A" w:rsidRDefault="0050247A" w:rsidP="00F5586F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47A" w:rsidRDefault="0050247A" w:rsidP="00F5586F">
            <w:pPr>
              <w:rPr>
                <w:sz w:val="20"/>
                <w:highlight w:val="yellow"/>
                <w:lang w:eastAsia="en-US"/>
              </w:rPr>
            </w:pPr>
          </w:p>
        </w:tc>
      </w:tr>
    </w:tbl>
    <w:p w:rsidR="0050247A" w:rsidRPr="0050247A" w:rsidRDefault="0050247A" w:rsidP="0050247A">
      <w:pPr>
        <w:spacing w:line="276" w:lineRule="auto"/>
        <w:ind w:firstLine="709"/>
        <w:jc w:val="both"/>
        <w:rPr>
          <w:color w:val="000000"/>
          <w:szCs w:val="24"/>
        </w:rPr>
      </w:pPr>
      <w:r w:rsidRPr="0050247A">
        <w:rPr>
          <w:b/>
          <w:szCs w:val="24"/>
        </w:rPr>
        <w:t>4.</w:t>
      </w:r>
      <w:r w:rsidRPr="0050247A">
        <w:rPr>
          <w:szCs w:val="24"/>
        </w:rPr>
        <w:t xml:space="preserve"> Утвердить производственные программы </w:t>
      </w:r>
      <w:r w:rsidRPr="0050247A">
        <w:rPr>
          <w:color w:val="000000"/>
          <w:szCs w:val="24"/>
        </w:rPr>
        <w:t>ОБЩЕСТВА С ОГРАНИЧЕННОЙ ОТВЕ</w:t>
      </w:r>
      <w:r>
        <w:rPr>
          <w:color w:val="000000"/>
          <w:szCs w:val="24"/>
        </w:rPr>
        <w:t>ТСТВЕННОСТЬЮ «КОММУНАЛЬЩИК-НН»</w:t>
      </w:r>
      <w:r w:rsidRPr="0050247A">
        <w:t xml:space="preserve"> </w:t>
      </w:r>
      <w:r w:rsidR="00F5586F">
        <w:br/>
      </w:r>
      <w:r w:rsidRPr="0050247A">
        <w:rPr>
          <w:color w:val="000000"/>
          <w:szCs w:val="24"/>
        </w:rPr>
        <w:t>(ИНН 5245027023)</w:t>
      </w:r>
      <w:r>
        <w:rPr>
          <w:color w:val="000000"/>
          <w:szCs w:val="24"/>
        </w:rPr>
        <w:t xml:space="preserve">, </w:t>
      </w:r>
      <w:r w:rsidRPr="0050247A">
        <w:rPr>
          <w:color w:val="000000"/>
          <w:szCs w:val="24"/>
        </w:rPr>
        <w:t>п. Новинки Богородского муниципального района Нижегородской области</w:t>
      </w:r>
      <w:r w:rsidRPr="0050247A">
        <w:rPr>
          <w:noProof/>
          <w:szCs w:val="24"/>
        </w:rPr>
        <w:t>, в сфере холодного водоснабжения и водоотведения согласно Приложениям 1, 2 к настоящему решению.</w:t>
      </w:r>
    </w:p>
    <w:p w:rsidR="0050247A" w:rsidRPr="0050247A" w:rsidRDefault="0050247A" w:rsidP="0050247A">
      <w:pPr>
        <w:pStyle w:val="ac"/>
        <w:spacing w:line="276" w:lineRule="auto"/>
        <w:ind w:firstLine="708"/>
        <w:rPr>
          <w:szCs w:val="24"/>
        </w:rPr>
      </w:pPr>
      <w:r w:rsidRPr="0050247A">
        <w:rPr>
          <w:b/>
          <w:bCs/>
          <w:szCs w:val="24"/>
        </w:rPr>
        <w:t xml:space="preserve">5. </w:t>
      </w:r>
      <w:r w:rsidRPr="0050247A">
        <w:rPr>
          <w:color w:val="000000"/>
          <w:szCs w:val="24"/>
        </w:rPr>
        <w:t>ОБЩЕСТВО С ОГРАНИЧЕННОЙ ОТВЕТСТВЕННОСТЬЮ «КОММУНАЛЬЩИК-НН»</w:t>
      </w:r>
      <w:r w:rsidRPr="0050247A">
        <w:t xml:space="preserve"> </w:t>
      </w:r>
      <w:r w:rsidRPr="0050247A">
        <w:rPr>
          <w:color w:val="000000"/>
          <w:szCs w:val="24"/>
        </w:rPr>
        <w:t xml:space="preserve">(ИНН 5245027023), п. Новинки Богородского </w:t>
      </w:r>
      <w:r w:rsidRPr="0050247A">
        <w:rPr>
          <w:color w:val="000000"/>
          <w:szCs w:val="24"/>
        </w:rPr>
        <w:lastRenderedPageBreak/>
        <w:t>муниципального района Нижегородской области</w:t>
      </w:r>
      <w:r w:rsidRPr="0050247A">
        <w:rPr>
          <w:szCs w:val="24"/>
        </w:rPr>
        <w:t>, применяет общий режим налогообложения и является плательщиком НДС.</w:t>
      </w:r>
    </w:p>
    <w:p w:rsidR="0050247A" w:rsidRPr="0050247A" w:rsidRDefault="0050247A" w:rsidP="0050247A">
      <w:pPr>
        <w:pStyle w:val="ac"/>
        <w:spacing w:line="276" w:lineRule="auto"/>
        <w:ind w:firstLine="708"/>
        <w:rPr>
          <w:szCs w:val="24"/>
        </w:rPr>
      </w:pPr>
      <w:r w:rsidRPr="0050247A">
        <w:rPr>
          <w:szCs w:val="24"/>
        </w:rPr>
        <w:t xml:space="preserve">Расходы, учтенные при формировании </w:t>
      </w:r>
      <w:hyperlink r:id="rId11" w:history="1">
        <w:r w:rsidRPr="0050247A">
          <w:rPr>
            <w:rStyle w:val="a7"/>
            <w:szCs w:val="24"/>
          </w:rPr>
          <w:t>тарифов</w:t>
        </w:r>
      </w:hyperlink>
      <w:r w:rsidRPr="0050247A">
        <w:rPr>
          <w:szCs w:val="24"/>
        </w:rPr>
        <w:t>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50247A" w:rsidRPr="0050247A" w:rsidRDefault="0050247A" w:rsidP="0050247A">
      <w:pPr>
        <w:spacing w:line="276" w:lineRule="auto"/>
        <w:ind w:firstLine="709"/>
        <w:jc w:val="both"/>
        <w:rPr>
          <w:szCs w:val="24"/>
        </w:rPr>
      </w:pPr>
      <w:r w:rsidRPr="0050247A">
        <w:rPr>
          <w:b/>
          <w:bCs/>
          <w:szCs w:val="24"/>
        </w:rPr>
        <w:t>6.</w:t>
      </w:r>
      <w:r w:rsidRPr="0050247A">
        <w:rPr>
          <w:szCs w:val="24"/>
        </w:rPr>
        <w:t xml:space="preserve"> Тарифы, установленные пунктом 3 настоящего решения, действуют </w:t>
      </w:r>
      <w:r w:rsidRPr="0050247A">
        <w:rPr>
          <w:szCs w:val="24"/>
        </w:rPr>
        <w:br/>
        <w:t>с 1 января 2019 г. по 31 декабря 2021 г. включительно.</w:t>
      </w:r>
    </w:p>
    <w:p w:rsidR="00F50421" w:rsidRPr="00F50421" w:rsidRDefault="00F50421" w:rsidP="00DB2952">
      <w:pPr>
        <w:spacing w:line="276" w:lineRule="auto"/>
        <w:jc w:val="both"/>
        <w:rPr>
          <w:szCs w:val="24"/>
        </w:rPr>
      </w:pPr>
    </w:p>
    <w:p w:rsidR="00627E2B" w:rsidRPr="00627E2B" w:rsidRDefault="00627E2B" w:rsidP="00627E2B">
      <w:pPr>
        <w:spacing w:line="276" w:lineRule="auto"/>
        <w:ind w:firstLine="709"/>
        <w:jc w:val="both"/>
        <w:rPr>
          <w:szCs w:val="28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50247A" w:rsidRDefault="0050247A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748" w:rsidRDefault="00100748" w:rsidP="005C06DC">
      <w:pPr>
        <w:tabs>
          <w:tab w:val="left" w:pos="1897"/>
        </w:tabs>
        <w:spacing w:line="276" w:lineRule="auto"/>
        <w:rPr>
          <w:szCs w:val="28"/>
        </w:rPr>
      </w:pPr>
    </w:p>
    <w:p w:rsidR="00F5586F" w:rsidRDefault="00F5586F" w:rsidP="005C06DC">
      <w:pPr>
        <w:tabs>
          <w:tab w:val="left" w:pos="1897"/>
        </w:tabs>
        <w:spacing w:line="276" w:lineRule="auto"/>
        <w:rPr>
          <w:szCs w:val="28"/>
        </w:rPr>
      </w:pPr>
    </w:p>
    <w:p w:rsidR="00F5586F" w:rsidRDefault="00F5586F" w:rsidP="005C06DC">
      <w:pPr>
        <w:tabs>
          <w:tab w:val="left" w:pos="1897"/>
        </w:tabs>
        <w:spacing w:line="276" w:lineRule="auto"/>
        <w:rPr>
          <w:szCs w:val="28"/>
        </w:rPr>
      </w:pPr>
    </w:p>
    <w:p w:rsidR="00F5586F" w:rsidRDefault="00F5586F" w:rsidP="005C06DC">
      <w:pPr>
        <w:tabs>
          <w:tab w:val="left" w:pos="1897"/>
        </w:tabs>
        <w:spacing w:line="276" w:lineRule="auto"/>
        <w:rPr>
          <w:szCs w:val="28"/>
        </w:rPr>
      </w:pPr>
    </w:p>
    <w:p w:rsidR="00F5586F" w:rsidRDefault="00F5586F" w:rsidP="005C06DC">
      <w:pPr>
        <w:tabs>
          <w:tab w:val="left" w:pos="1897"/>
        </w:tabs>
        <w:spacing w:line="276" w:lineRule="auto"/>
        <w:rPr>
          <w:szCs w:val="28"/>
        </w:rPr>
      </w:pPr>
    </w:p>
    <w:p w:rsidR="00F5586F" w:rsidRDefault="00F5586F" w:rsidP="005C06DC">
      <w:pPr>
        <w:tabs>
          <w:tab w:val="left" w:pos="1897"/>
        </w:tabs>
        <w:spacing w:line="276" w:lineRule="auto"/>
        <w:rPr>
          <w:szCs w:val="28"/>
        </w:rPr>
      </w:pPr>
    </w:p>
    <w:p w:rsidR="00DB2952" w:rsidRDefault="00DB2952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6627AF" w:rsidP="006B717F">
      <w:pPr>
        <w:spacing w:line="276" w:lineRule="auto"/>
        <w:rPr>
          <w:szCs w:val="28"/>
        </w:rPr>
      </w:pPr>
      <w:r>
        <w:rPr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F5586F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3415C7">
              <w:t>1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F5586F">
            <w:pPr>
              <w:ind w:left="3552"/>
              <w:jc w:val="center"/>
              <w:rPr>
                <w:lang w:val="en-US"/>
              </w:rPr>
            </w:pPr>
            <w:r w:rsidRPr="00F5586F">
              <w:t xml:space="preserve">от </w:t>
            </w:r>
            <w:r w:rsidR="00F5586F" w:rsidRPr="00F5586F">
              <w:t>18 декабря</w:t>
            </w:r>
            <w:r w:rsidR="00D74902" w:rsidRPr="00F5586F">
              <w:t xml:space="preserve"> </w:t>
            </w:r>
            <w:r w:rsidR="00086839" w:rsidRPr="00F5586F">
              <w:t>2018</w:t>
            </w:r>
            <w:r w:rsidR="00CC03DF" w:rsidRPr="00F5586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1A6802">
              <w:t>53/62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8714F3" w:rsidRPr="008714F3" w:rsidRDefault="008714F3" w:rsidP="008714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8714F3" w:rsidRPr="008714F3" w:rsidRDefault="008714F3" w:rsidP="008714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714F3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8714F3" w:rsidRPr="008714F3" w:rsidRDefault="008714F3" w:rsidP="008714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714F3">
              <w:rPr>
                <w:b/>
                <w:bCs/>
                <w:sz w:val="24"/>
                <w:szCs w:val="24"/>
                <w:lang w:eastAsia="en-US"/>
              </w:rPr>
              <w:t>ПО ОКАЗАНИЮ УСЛУГ ХОЛОДНОГО ВОДОСНАБЖЕНИЯ</w:t>
            </w:r>
          </w:p>
          <w:p w:rsidR="008714F3" w:rsidRPr="00C15EF7" w:rsidRDefault="008714F3" w:rsidP="00627E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50247A">
        <w:rPr>
          <w:sz w:val="24"/>
          <w:szCs w:val="24"/>
          <w:lang w:eastAsia="en-US"/>
        </w:rPr>
        <w:t>1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88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70"/>
        <w:gridCol w:w="28"/>
        <w:gridCol w:w="198"/>
        <w:gridCol w:w="749"/>
        <w:gridCol w:w="795"/>
        <w:gridCol w:w="49"/>
        <w:gridCol w:w="204"/>
        <w:gridCol w:w="300"/>
        <w:gridCol w:w="1198"/>
        <w:gridCol w:w="11"/>
        <w:gridCol w:w="437"/>
        <w:gridCol w:w="449"/>
        <w:gridCol w:w="546"/>
        <w:gridCol w:w="54"/>
        <w:gridCol w:w="1499"/>
      </w:tblGrid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F13F1C" w:rsidRPr="00F13F1C" w:rsidTr="00F13F1C">
        <w:trPr>
          <w:trHeight w:val="652"/>
        </w:trPr>
        <w:tc>
          <w:tcPr>
            <w:tcW w:w="3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Наименование </w:t>
            </w:r>
            <w:proofErr w:type="gramStart"/>
            <w:r w:rsidRPr="00F13F1C">
              <w:rPr>
                <w:sz w:val="20"/>
              </w:rPr>
              <w:t>регулируемой</w:t>
            </w:r>
            <w:proofErr w:type="gramEnd"/>
            <w:r w:rsidRPr="00F13F1C">
              <w:rPr>
                <w:sz w:val="20"/>
              </w:rPr>
              <w:t xml:space="preserve">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организации (ИНН)</w:t>
            </w:r>
          </w:p>
        </w:tc>
        <w:tc>
          <w:tcPr>
            <w:tcW w:w="65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tabs>
                <w:tab w:val="left" w:pos="1897"/>
              </w:tabs>
              <w:rPr>
                <w:caps/>
                <w:sz w:val="20"/>
                <w:lang w:eastAsia="en-US"/>
              </w:rPr>
            </w:pPr>
            <w:r w:rsidRPr="00F13F1C">
              <w:rPr>
                <w:color w:val="000000"/>
                <w:sz w:val="20"/>
              </w:rPr>
              <w:t>ОБЩЕСТВО С ОГРАНИЧЕННОЙ ОТВЕТСТВЕННОСТЬЮ «КОММУНАЛЬЩИК-НН»</w:t>
            </w:r>
            <w:r w:rsidRPr="00F13F1C">
              <w:rPr>
                <w:sz w:val="20"/>
              </w:rPr>
              <w:t xml:space="preserve"> </w:t>
            </w:r>
            <w:r w:rsidRPr="00F13F1C">
              <w:rPr>
                <w:color w:val="000000"/>
                <w:sz w:val="20"/>
              </w:rPr>
              <w:t>(ИНН 5245027023)</w:t>
            </w:r>
          </w:p>
        </w:tc>
      </w:tr>
      <w:tr w:rsidR="00F13F1C" w:rsidRPr="00F13F1C" w:rsidTr="00F13F1C">
        <w:trPr>
          <w:trHeight w:val="433"/>
        </w:trPr>
        <w:tc>
          <w:tcPr>
            <w:tcW w:w="3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Местонахождение         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proofErr w:type="gramStart"/>
            <w:r w:rsidRPr="00F13F1C">
              <w:rPr>
                <w:sz w:val="20"/>
              </w:rPr>
              <w:t xml:space="preserve">607635, Нижегородская область, Богородский муниципальный район, </w:t>
            </w:r>
            <w:r>
              <w:rPr>
                <w:sz w:val="20"/>
              </w:rPr>
              <w:br/>
            </w:r>
            <w:r w:rsidRPr="00F13F1C">
              <w:rPr>
                <w:sz w:val="20"/>
              </w:rPr>
              <w:t>п. Новинки, ул. Шоссейная, д. 78, стр. АБК</w:t>
            </w:r>
            <w:proofErr w:type="gramEnd"/>
          </w:p>
        </w:tc>
      </w:tr>
      <w:tr w:rsidR="00F13F1C" w:rsidRPr="00F13F1C" w:rsidTr="00F13F1C">
        <w:trPr>
          <w:trHeight w:val="551"/>
        </w:trPr>
        <w:tc>
          <w:tcPr>
            <w:tcW w:w="3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Наименование            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F13F1C" w:rsidRPr="00F13F1C" w:rsidTr="00F13F1C">
        <w:trPr>
          <w:trHeight w:val="433"/>
        </w:trPr>
        <w:tc>
          <w:tcPr>
            <w:tcW w:w="3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Местонахождение         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603082, г. Нижний Новгород, Кремль, корпус 1 </w:t>
            </w: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2. Объем подачи воды</w:t>
            </w:r>
          </w:p>
        </w:tc>
      </w:tr>
      <w:tr w:rsidR="00F13F1C" w:rsidRPr="00F13F1C" w:rsidTr="00F13F1C">
        <w:trPr>
          <w:trHeight w:val="332"/>
        </w:trPr>
        <w:tc>
          <w:tcPr>
            <w:tcW w:w="3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 год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 год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 год</w:t>
            </w:r>
          </w:p>
        </w:tc>
      </w:tr>
      <w:tr w:rsidR="00F13F1C" w:rsidRPr="00F13F1C" w:rsidTr="00F13F1C">
        <w:trPr>
          <w:trHeight w:val="356"/>
        </w:trPr>
        <w:tc>
          <w:tcPr>
            <w:tcW w:w="3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F13F1C">
              <w:rPr>
                <w:sz w:val="20"/>
              </w:rPr>
              <w:t>Подано воды всего, тыс</w:t>
            </w:r>
            <w:proofErr w:type="gramStart"/>
            <w:r w:rsidRPr="00F13F1C">
              <w:rPr>
                <w:sz w:val="20"/>
              </w:rPr>
              <w:t>.м</w:t>
            </w:r>
            <w:proofErr w:type="gramEnd"/>
            <w:r w:rsidRPr="00F13F1C">
              <w:rPr>
                <w:sz w:val="20"/>
                <w:vertAlign w:val="superscript"/>
              </w:rPr>
              <w:t>3</w:t>
            </w:r>
            <w:r w:rsidRPr="00F13F1C">
              <w:rPr>
                <w:sz w:val="20"/>
              </w:rPr>
              <w:t xml:space="preserve"> в том числе:</w:t>
            </w:r>
          </w:p>
        </w:tc>
        <w:tc>
          <w:tcPr>
            <w:tcW w:w="2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395,000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395,000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395,000</w:t>
            </w:r>
          </w:p>
        </w:tc>
      </w:tr>
      <w:tr w:rsidR="00F13F1C" w:rsidRPr="00F13F1C" w:rsidTr="00F13F1C">
        <w:trPr>
          <w:trHeight w:val="356"/>
        </w:trPr>
        <w:tc>
          <w:tcPr>
            <w:tcW w:w="3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>- населению,</w:t>
            </w:r>
          </w:p>
        </w:tc>
        <w:tc>
          <w:tcPr>
            <w:tcW w:w="2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285,000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285,000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285,000</w:t>
            </w:r>
          </w:p>
        </w:tc>
      </w:tr>
      <w:tr w:rsidR="00F13F1C" w:rsidRPr="00F13F1C" w:rsidTr="00F13F1C">
        <w:trPr>
          <w:trHeight w:val="356"/>
        </w:trPr>
        <w:tc>
          <w:tcPr>
            <w:tcW w:w="3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1,200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1,200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1,200</w:t>
            </w:r>
          </w:p>
        </w:tc>
      </w:tr>
      <w:tr w:rsidR="00F13F1C" w:rsidRPr="00F13F1C" w:rsidTr="00F13F1C">
        <w:trPr>
          <w:trHeight w:val="356"/>
        </w:trPr>
        <w:tc>
          <w:tcPr>
            <w:tcW w:w="3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98,800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98,800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98,800</w:t>
            </w:r>
          </w:p>
        </w:tc>
      </w:tr>
      <w:tr w:rsidR="00F13F1C" w:rsidRPr="00F13F1C" w:rsidTr="00F13F1C">
        <w:trPr>
          <w:trHeight w:val="356"/>
        </w:trPr>
        <w:tc>
          <w:tcPr>
            <w:tcW w:w="35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10,000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10,000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10,000</w:t>
            </w:r>
          </w:p>
        </w:tc>
      </w:tr>
      <w:tr w:rsidR="00F13F1C" w:rsidRPr="00F13F1C" w:rsidTr="00F13F1C">
        <w:trPr>
          <w:trHeight w:val="356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13F1C" w:rsidRPr="00F13F1C" w:rsidTr="00F13F1C">
        <w:trPr>
          <w:trHeight w:val="268"/>
        </w:trPr>
        <w:tc>
          <w:tcPr>
            <w:tcW w:w="33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79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мероприятия</w:t>
            </w:r>
          </w:p>
        </w:tc>
        <w:tc>
          <w:tcPr>
            <w:tcW w:w="31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Всего сумма, тыс. руб.  </w:t>
            </w:r>
          </w:p>
        </w:tc>
      </w:tr>
      <w:tr w:rsidR="00F13F1C" w:rsidRPr="00F13F1C" w:rsidTr="00F13F1C">
        <w:trPr>
          <w:trHeight w:val="307"/>
        </w:trPr>
        <w:tc>
          <w:tcPr>
            <w:tcW w:w="33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9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  Другие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источники </w:t>
            </w:r>
          </w:p>
        </w:tc>
        <w:tc>
          <w:tcPr>
            <w:tcW w:w="155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01.01.2019 по 31.12.2019 год  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Производственные расходы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13334,545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13334,545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16,991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16,991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118,916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118,916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805,821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805,821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 год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173"/>
        </w:trPr>
        <w:tc>
          <w:tcPr>
            <w:tcW w:w="518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14276,273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14276,273</w:t>
            </w: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01.01.2020 по 31.12.2020 год  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Производственные расходы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13696,311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13696,311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17,393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17,393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 xml:space="preserve">Расходы на амортизацию основных </w:t>
            </w:r>
            <w:r w:rsidRPr="00F13F1C">
              <w:rPr>
                <w:bCs/>
                <w:sz w:val="20"/>
              </w:rPr>
              <w:lastRenderedPageBreak/>
              <w:t>средств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 xml:space="preserve">с 01.01.2020 по </w:t>
            </w:r>
            <w:r w:rsidRPr="00F13F1C">
              <w:rPr>
                <w:sz w:val="20"/>
              </w:rPr>
              <w:lastRenderedPageBreak/>
              <w:t xml:space="preserve">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>118,916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118,916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805,821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805,821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173"/>
        </w:trPr>
        <w:tc>
          <w:tcPr>
            <w:tcW w:w="5189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14638,441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color w:val="000000"/>
                <w:sz w:val="20"/>
                <w:lang w:eastAsia="en-US"/>
              </w:rPr>
            </w:pPr>
            <w:r w:rsidRPr="00F13F1C">
              <w:rPr>
                <w:color w:val="000000"/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color w:val="000000"/>
                <w:sz w:val="20"/>
              </w:rPr>
              <w:t>14638,441</w:t>
            </w:r>
          </w:p>
        </w:tc>
      </w:tr>
      <w:tr w:rsidR="00F13F1C" w:rsidRPr="00F13F1C" w:rsidTr="00F13F1C">
        <w:trPr>
          <w:trHeight w:val="214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01.01.2021 по 31.12.2021 год  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Производственные расходы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14197,126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14197,126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17,908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17,908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118,916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118,916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805,821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805,821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15139,771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15139,771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44054,485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44054,485</w:t>
            </w: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F13F1C" w:rsidRPr="00F13F1C" w:rsidTr="00F13F1C">
        <w:trPr>
          <w:trHeight w:val="198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F13F1C" w:rsidRPr="00F13F1C" w:rsidTr="00F13F1C">
        <w:trPr>
          <w:trHeight w:val="268"/>
        </w:trPr>
        <w:tc>
          <w:tcPr>
            <w:tcW w:w="33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79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мероприятия</w:t>
            </w:r>
          </w:p>
        </w:tc>
        <w:tc>
          <w:tcPr>
            <w:tcW w:w="31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Всего сумма, тыс. руб.  </w:t>
            </w:r>
          </w:p>
        </w:tc>
      </w:tr>
      <w:tr w:rsidR="00F13F1C" w:rsidRPr="00F13F1C" w:rsidTr="00F13F1C">
        <w:trPr>
          <w:trHeight w:val="307"/>
        </w:trPr>
        <w:tc>
          <w:tcPr>
            <w:tcW w:w="33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9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  Другие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источники </w:t>
            </w:r>
          </w:p>
        </w:tc>
        <w:tc>
          <w:tcPr>
            <w:tcW w:w="155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01.01.2019 по 31.12.2019 год  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506,005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506,005</w:t>
            </w:r>
          </w:p>
        </w:tc>
      </w:tr>
      <w:tr w:rsidR="00F13F1C" w:rsidRPr="00F13F1C" w:rsidTr="00F13F1C">
        <w:trPr>
          <w:trHeight w:val="173"/>
        </w:trPr>
        <w:tc>
          <w:tcPr>
            <w:tcW w:w="518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506,005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506,005</w:t>
            </w: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01.01.2020 по 31.12.2020 год  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517,977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517,977</w:t>
            </w:r>
          </w:p>
        </w:tc>
      </w:tr>
      <w:tr w:rsidR="00F13F1C" w:rsidRPr="00F13F1C" w:rsidTr="00F13F1C">
        <w:trPr>
          <w:trHeight w:val="173"/>
        </w:trPr>
        <w:tc>
          <w:tcPr>
            <w:tcW w:w="5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Итого на период с 01.01.2020 по 31.12.2020 год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517,977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517,977</w:t>
            </w:r>
          </w:p>
        </w:tc>
      </w:tr>
      <w:tr w:rsidR="00F13F1C" w:rsidRPr="00F13F1C" w:rsidTr="00F13F1C">
        <w:trPr>
          <w:trHeight w:val="214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01.01.2021 по 31.12.2021 год  </w:t>
            </w:r>
          </w:p>
        </w:tc>
      </w:tr>
      <w:tr w:rsidR="00F13F1C" w:rsidRPr="00F13F1C" w:rsidTr="00F13F1C">
        <w:trPr>
          <w:trHeight w:val="31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533,309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533,309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533,309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533,309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1557,291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1557,291</w:t>
            </w:r>
          </w:p>
        </w:tc>
      </w:tr>
      <w:tr w:rsidR="00F13F1C" w:rsidRPr="00F13F1C" w:rsidTr="00F13F1C">
        <w:trPr>
          <w:trHeight w:val="8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>4.2. Перечень мероприятий, направленных на улучшение качества  питьевой воды</w:t>
            </w:r>
          </w:p>
        </w:tc>
      </w:tr>
      <w:tr w:rsidR="00F13F1C" w:rsidRPr="00F13F1C" w:rsidTr="00F13F1C">
        <w:trPr>
          <w:trHeight w:val="268"/>
        </w:trPr>
        <w:tc>
          <w:tcPr>
            <w:tcW w:w="33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79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мероприятия</w:t>
            </w:r>
          </w:p>
        </w:tc>
        <w:tc>
          <w:tcPr>
            <w:tcW w:w="31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Всего сумма, тыс. руб.  </w:t>
            </w:r>
          </w:p>
        </w:tc>
      </w:tr>
      <w:tr w:rsidR="00F13F1C" w:rsidRPr="00F13F1C" w:rsidTr="00F13F1C">
        <w:trPr>
          <w:trHeight w:val="307"/>
        </w:trPr>
        <w:tc>
          <w:tcPr>
            <w:tcW w:w="33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9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  Другие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источники </w:t>
            </w:r>
          </w:p>
        </w:tc>
        <w:tc>
          <w:tcPr>
            <w:tcW w:w="155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01.01.2019 по 31.12.2019 год  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17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01.01.2020 по 31.12.2020 год  </w:t>
            </w:r>
          </w:p>
        </w:tc>
      </w:tr>
      <w:tr w:rsidR="00F13F1C" w:rsidRPr="00F13F1C" w:rsidTr="00F13F1C">
        <w:trPr>
          <w:trHeight w:val="173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14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01.01.2021 по 31.12.2021 год  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43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lastRenderedPageBreak/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  <w:r w:rsidRPr="00F13F1C">
              <w:rPr>
                <w:sz w:val="20"/>
              </w:rPr>
              <w:t xml:space="preserve">   </w:t>
            </w:r>
          </w:p>
        </w:tc>
      </w:tr>
      <w:tr w:rsidR="00F13F1C" w:rsidRPr="00F13F1C" w:rsidTr="00F13F1C">
        <w:trPr>
          <w:trHeight w:val="268"/>
        </w:trPr>
        <w:tc>
          <w:tcPr>
            <w:tcW w:w="3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7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мероприятия</w:t>
            </w:r>
          </w:p>
        </w:tc>
        <w:tc>
          <w:tcPr>
            <w:tcW w:w="3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Всего сумма, тыс. руб.  </w:t>
            </w:r>
          </w:p>
        </w:tc>
      </w:tr>
      <w:tr w:rsidR="00F13F1C" w:rsidRPr="00F13F1C" w:rsidTr="00F13F1C">
        <w:trPr>
          <w:trHeight w:val="307"/>
        </w:trPr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  Другие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источники </w:t>
            </w:r>
          </w:p>
        </w:tc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270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01.01.2019 по 31.12.2019 год  </w:t>
            </w:r>
          </w:p>
        </w:tc>
      </w:tr>
      <w:tr w:rsidR="00F13F1C" w:rsidRPr="00F13F1C" w:rsidTr="00F13F1C">
        <w:trPr>
          <w:trHeight w:val="256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70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01.01.2020 по 31.12.2020 год  </w:t>
            </w:r>
          </w:p>
        </w:tc>
      </w:tr>
      <w:tr w:rsidR="00F13F1C" w:rsidRPr="00F13F1C" w:rsidTr="00F13F1C">
        <w:trPr>
          <w:trHeight w:val="270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14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01.01.2021 по 31.12.2021 год  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70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F13F1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F13F1C" w:rsidRPr="00F13F1C" w:rsidTr="00F13F1C">
        <w:trPr>
          <w:trHeight w:val="268"/>
        </w:trPr>
        <w:tc>
          <w:tcPr>
            <w:tcW w:w="33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79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мероприятия</w:t>
            </w:r>
          </w:p>
        </w:tc>
        <w:tc>
          <w:tcPr>
            <w:tcW w:w="31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Всего сумма, тыс. руб.  </w:t>
            </w:r>
          </w:p>
        </w:tc>
      </w:tr>
      <w:tr w:rsidR="00F13F1C" w:rsidRPr="00F13F1C" w:rsidTr="00F13F1C">
        <w:trPr>
          <w:trHeight w:val="307"/>
        </w:trPr>
        <w:tc>
          <w:tcPr>
            <w:tcW w:w="33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9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13F1C">
              <w:rPr>
                <w:sz w:val="20"/>
              </w:rPr>
              <w:t xml:space="preserve">  Другие   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источники </w:t>
            </w:r>
          </w:p>
        </w:tc>
        <w:tc>
          <w:tcPr>
            <w:tcW w:w="155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252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01.01.2019 по 31.12.2019 год  </w:t>
            </w:r>
          </w:p>
        </w:tc>
      </w:tr>
      <w:tr w:rsidR="00F13F1C" w:rsidRPr="00F13F1C" w:rsidTr="00F13F1C">
        <w:trPr>
          <w:trHeight w:val="270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70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01.01.2020 по 31.12.2020 год  </w:t>
            </w:r>
          </w:p>
        </w:tc>
      </w:tr>
      <w:tr w:rsidR="00F13F1C" w:rsidRPr="00F13F1C" w:rsidTr="00F13F1C">
        <w:trPr>
          <w:trHeight w:val="270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14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01.01.2021 по 31.12.2021 год  </w:t>
            </w:r>
          </w:p>
        </w:tc>
      </w:tr>
      <w:tr w:rsidR="00F13F1C" w:rsidRPr="00F13F1C" w:rsidTr="00F13F1C">
        <w:trPr>
          <w:trHeight w:val="25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54"/>
        </w:trPr>
        <w:tc>
          <w:tcPr>
            <w:tcW w:w="51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5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541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F13F1C" w:rsidRPr="00F13F1C" w:rsidTr="00F13F1C">
        <w:trPr>
          <w:trHeight w:val="258"/>
        </w:trPr>
        <w:tc>
          <w:tcPr>
            <w:tcW w:w="4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показателя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F13F1C">
              <w:rPr>
                <w:sz w:val="20"/>
              </w:rPr>
              <w:t>Ед</w:t>
            </w:r>
            <w:proofErr w:type="gramStart"/>
            <w:r w:rsidRPr="00F13F1C">
              <w:rPr>
                <w:sz w:val="20"/>
              </w:rPr>
              <w:t>.и</w:t>
            </w:r>
            <w:proofErr w:type="gramEnd"/>
            <w:r w:rsidRPr="00F13F1C">
              <w:rPr>
                <w:sz w:val="20"/>
              </w:rPr>
              <w:t>зм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Период с 01.01.2019 по 31.12.2019 год</w:t>
            </w:r>
          </w:p>
        </w:tc>
        <w:tc>
          <w:tcPr>
            <w:tcW w:w="14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Период с 01.01.2020 по 31.12.2020 год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Период с 01.01.2021 по 31.12.2021 год</w:t>
            </w:r>
          </w:p>
        </w:tc>
      </w:tr>
      <w:tr w:rsidR="00F13F1C" w:rsidRPr="00F13F1C" w:rsidTr="00F13F1C">
        <w:trPr>
          <w:trHeight w:val="255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Показатели качества воды</w:t>
            </w:r>
          </w:p>
        </w:tc>
      </w:tr>
      <w:tr w:rsidR="00F13F1C" w:rsidRPr="00F13F1C" w:rsidTr="00F13F1C">
        <w:trPr>
          <w:trHeight w:val="1681"/>
        </w:trPr>
        <w:tc>
          <w:tcPr>
            <w:tcW w:w="4345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%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1005"/>
        </w:trPr>
        <w:tc>
          <w:tcPr>
            <w:tcW w:w="434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%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332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F13F1C" w:rsidRPr="00F13F1C" w:rsidTr="00F13F1C">
        <w:trPr>
          <w:trHeight w:val="1016"/>
        </w:trPr>
        <w:tc>
          <w:tcPr>
            <w:tcW w:w="434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13F1C">
              <w:rPr>
                <w:sz w:val="20"/>
              </w:rPr>
              <w:t>ед./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км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255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Показатели энергетической эффективности</w:t>
            </w:r>
          </w:p>
        </w:tc>
      </w:tr>
      <w:tr w:rsidR="00F13F1C" w:rsidRPr="00F13F1C" w:rsidTr="00F13F1C">
        <w:trPr>
          <w:trHeight w:val="255"/>
        </w:trPr>
        <w:tc>
          <w:tcPr>
            <w:tcW w:w="434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%</w:t>
            </w:r>
          </w:p>
        </w:tc>
        <w:tc>
          <w:tcPr>
            <w:tcW w:w="14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847"/>
        </w:trPr>
        <w:tc>
          <w:tcPr>
            <w:tcW w:w="4345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F13F1C">
              <w:rPr>
                <w:sz w:val="20"/>
              </w:rPr>
              <w:t>кВтч</w:t>
            </w:r>
            <w:proofErr w:type="spellEnd"/>
            <w:r w:rsidRPr="00F13F1C">
              <w:rPr>
                <w:sz w:val="20"/>
              </w:rPr>
              <w:t>/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куб. м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0,25</w:t>
            </w:r>
          </w:p>
        </w:tc>
        <w:tc>
          <w:tcPr>
            <w:tcW w:w="1497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0,25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0,25</w:t>
            </w:r>
          </w:p>
        </w:tc>
      </w:tr>
      <w:tr w:rsidR="00F13F1C" w:rsidRPr="00F13F1C" w:rsidTr="00F13F1C">
        <w:trPr>
          <w:trHeight w:val="255"/>
        </w:trPr>
        <w:tc>
          <w:tcPr>
            <w:tcW w:w="4345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F13F1C">
              <w:rPr>
                <w:sz w:val="20"/>
              </w:rPr>
              <w:t>кВтч</w:t>
            </w:r>
            <w:proofErr w:type="spellEnd"/>
            <w:r w:rsidRPr="00F13F1C">
              <w:rPr>
                <w:sz w:val="20"/>
              </w:rPr>
              <w:t>/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куб. м</w:t>
            </w:r>
          </w:p>
        </w:tc>
        <w:tc>
          <w:tcPr>
            <w:tcW w:w="1498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497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270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F13F1C" w:rsidRPr="00F13F1C" w:rsidTr="00F13F1C">
        <w:trPr>
          <w:trHeight w:val="258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01.01.2019 по 31.12.2019 год  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20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55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На период с 01.01.2021 по 31.12.2021 год  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255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43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13F1C" w:rsidRPr="00F13F1C" w:rsidTr="00F13F1C">
        <w:trPr>
          <w:trHeight w:val="575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Всего сумма,</w:t>
            </w:r>
          </w:p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тыс. руб.</w:t>
            </w:r>
          </w:p>
        </w:tc>
      </w:tr>
      <w:tr w:rsidR="00F13F1C" w:rsidRPr="00F13F1C" w:rsidTr="00F13F1C">
        <w:trPr>
          <w:trHeight w:val="231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 год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15 521,392</w:t>
            </w:r>
          </w:p>
        </w:tc>
      </w:tr>
      <w:tr w:rsidR="00F13F1C" w:rsidRPr="00F13F1C" w:rsidTr="00F13F1C">
        <w:trPr>
          <w:trHeight w:val="252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 год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15 914,239</w:t>
            </w:r>
          </w:p>
        </w:tc>
      </w:tr>
      <w:tr w:rsidR="00F13F1C" w:rsidRPr="00F13F1C" w:rsidTr="00F13F1C">
        <w:trPr>
          <w:trHeight w:val="270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 год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16 456,734</w:t>
            </w:r>
          </w:p>
        </w:tc>
      </w:tr>
      <w:tr w:rsidR="00F13F1C" w:rsidRPr="00F13F1C" w:rsidTr="00F13F1C">
        <w:trPr>
          <w:trHeight w:val="270"/>
        </w:trPr>
        <w:tc>
          <w:tcPr>
            <w:tcW w:w="7339" w:type="dxa"/>
            <w:gridSpan w:val="11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F13F1C">
              <w:rPr>
                <w:sz w:val="20"/>
              </w:rPr>
              <w:t>Итого объем финансовых потребностей за весь период реализации программы</w:t>
            </w:r>
            <w:r w:rsidRPr="00F13F1C">
              <w:rPr>
                <w:bCs/>
                <w:sz w:val="20"/>
              </w:rPr>
              <w:t>: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13F1C" w:rsidRPr="00F13F1C" w:rsidRDefault="00F13F1C" w:rsidP="00F13F1C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F13F1C">
              <w:rPr>
                <w:sz w:val="20"/>
              </w:rPr>
              <w:t>47 892,365</w:t>
            </w:r>
          </w:p>
        </w:tc>
      </w:tr>
      <w:tr w:rsidR="00F13F1C" w:rsidRPr="00F13F1C" w:rsidTr="00F13F1C">
        <w:trPr>
          <w:trHeight w:val="433"/>
        </w:trPr>
        <w:tc>
          <w:tcPr>
            <w:tcW w:w="988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13F1C" w:rsidRPr="00F13F1C" w:rsidTr="00F13F1C">
        <w:trPr>
          <w:trHeight w:val="126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2017 год</w:t>
            </w:r>
          </w:p>
        </w:tc>
      </w:tr>
      <w:tr w:rsidR="00F13F1C" w:rsidRPr="00F13F1C" w:rsidTr="00F13F1C">
        <w:trPr>
          <w:trHeight w:val="126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Объем подачи воды,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.к</w:t>
            </w:r>
            <w:proofErr w:type="gramEnd"/>
            <w:r w:rsidRPr="00F13F1C">
              <w:rPr>
                <w:sz w:val="20"/>
              </w:rPr>
              <w:t>уб.м</w:t>
            </w:r>
            <w:proofErr w:type="spellEnd"/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371,9</w:t>
            </w:r>
          </w:p>
        </w:tc>
      </w:tr>
      <w:tr w:rsidR="00F13F1C" w:rsidRPr="00F13F1C" w:rsidTr="00F13F1C">
        <w:trPr>
          <w:trHeight w:val="126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.р</w:t>
            </w:r>
            <w:proofErr w:type="gramEnd"/>
            <w:r w:rsidRPr="00F13F1C">
              <w:rPr>
                <w:sz w:val="20"/>
              </w:rPr>
              <w:t>уб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15748,8</w:t>
            </w:r>
          </w:p>
        </w:tc>
      </w:tr>
      <w:tr w:rsidR="00F13F1C" w:rsidRPr="00F13F1C" w:rsidTr="00F13F1C">
        <w:trPr>
          <w:trHeight w:val="126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.р</w:t>
            </w:r>
            <w:proofErr w:type="gramEnd"/>
            <w:r w:rsidRPr="00F13F1C">
              <w:rPr>
                <w:sz w:val="20"/>
              </w:rPr>
              <w:t>уб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459,4</w:t>
            </w:r>
          </w:p>
        </w:tc>
      </w:tr>
      <w:tr w:rsidR="00F13F1C" w:rsidRPr="00F13F1C" w:rsidTr="00F13F1C">
        <w:trPr>
          <w:trHeight w:val="126"/>
        </w:trPr>
        <w:tc>
          <w:tcPr>
            <w:tcW w:w="73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.р</w:t>
            </w:r>
            <w:proofErr w:type="gramEnd"/>
            <w:r w:rsidRPr="00F13F1C">
              <w:rPr>
                <w:sz w:val="20"/>
              </w:rPr>
              <w:t>уб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2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16208,2</w:t>
            </w:r>
          </w:p>
        </w:tc>
      </w:tr>
    </w:tbl>
    <w:p w:rsidR="00193F0C" w:rsidRDefault="00193F0C" w:rsidP="00193F0C">
      <w:pPr>
        <w:tabs>
          <w:tab w:val="left" w:pos="1897"/>
        </w:tabs>
        <w:rPr>
          <w:bCs/>
          <w:sz w:val="20"/>
          <w:szCs w:val="24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13F1C" w:rsidRDefault="00F13F1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13F1C" w:rsidRDefault="00F13F1C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415C7" w:rsidRDefault="003415C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100748" w:rsidRDefault="0010074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B2952" w:rsidTr="000A5D9E">
        <w:trPr>
          <w:gridAfter w:val="1"/>
          <w:wAfter w:w="11" w:type="dxa"/>
        </w:trPr>
        <w:tc>
          <w:tcPr>
            <w:tcW w:w="528" w:type="dxa"/>
          </w:tcPr>
          <w:p w:rsidR="00DB2952" w:rsidRDefault="00DB2952" w:rsidP="000A5D9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B2952" w:rsidRDefault="00DB2952" w:rsidP="000A5D9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B2952" w:rsidRDefault="00DB2952" w:rsidP="00F5586F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DB2952" w:rsidRDefault="00DB2952" w:rsidP="000A5D9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B2952" w:rsidRPr="00CB1B90" w:rsidRDefault="00DB2952" w:rsidP="00F5586F">
            <w:pPr>
              <w:ind w:left="3552"/>
              <w:jc w:val="center"/>
              <w:rPr>
                <w:lang w:val="en-US"/>
              </w:rPr>
            </w:pPr>
            <w:r w:rsidRPr="00F5586F">
              <w:t xml:space="preserve">от </w:t>
            </w:r>
            <w:r w:rsidR="00F5586F" w:rsidRPr="00F5586F">
              <w:t>18 декабря</w:t>
            </w:r>
            <w:r w:rsidRPr="00F5586F">
              <w:t xml:space="preserve"> 2018 г.</w:t>
            </w:r>
            <w:r w:rsidRPr="00D74902">
              <w:t xml:space="preserve"> № </w:t>
            </w:r>
            <w:r w:rsidR="001A6802">
              <w:t>53/62</w:t>
            </w:r>
            <w:bookmarkStart w:id="0" w:name="_GoBack"/>
            <w:bookmarkEnd w:id="0"/>
          </w:p>
        </w:tc>
      </w:tr>
      <w:tr w:rsidR="00DB2952" w:rsidRPr="006161EA" w:rsidTr="000A5D9E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B2952" w:rsidRDefault="00DB2952" w:rsidP="000A5D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00748" w:rsidRPr="00100748" w:rsidRDefault="00100748" w:rsidP="001007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00748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DB2952" w:rsidRDefault="00100748" w:rsidP="001007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00748">
              <w:rPr>
                <w:b/>
                <w:bCs/>
                <w:sz w:val="24"/>
                <w:szCs w:val="24"/>
                <w:lang w:eastAsia="en-US"/>
              </w:rPr>
              <w:t>ПО ОКАЗАНИЮ УСЛУГ ВОДООТВЕДЕНИЯ</w:t>
            </w:r>
          </w:p>
          <w:p w:rsidR="00100748" w:rsidRPr="00C15EF7" w:rsidRDefault="00100748" w:rsidP="001007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B2952" w:rsidRDefault="00DB2952" w:rsidP="00DB2952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</w:t>
      </w:r>
      <w:r w:rsidR="0050247A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1865" w:type="dxa"/>
        <w:tblInd w:w="62" w:type="dxa"/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4A0" w:firstRow="1" w:lastRow="0" w:firstColumn="1" w:lastColumn="0" w:noHBand="0" w:noVBand="1"/>
      </w:tblPr>
      <w:tblGrid>
        <w:gridCol w:w="2873"/>
        <w:gridCol w:w="270"/>
        <w:gridCol w:w="1498"/>
        <w:gridCol w:w="88"/>
        <w:gridCol w:w="211"/>
        <w:gridCol w:w="449"/>
        <w:gridCol w:w="1198"/>
        <w:gridCol w:w="122"/>
        <w:gridCol w:w="28"/>
        <w:gridCol w:w="1348"/>
        <w:gridCol w:w="150"/>
        <w:gridCol w:w="458"/>
        <w:gridCol w:w="1189"/>
        <w:gridCol w:w="1983"/>
      </w:tblGrid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F13F1C" w:rsidRPr="00F13F1C" w:rsidTr="00F13F1C">
        <w:trPr>
          <w:gridAfter w:val="1"/>
          <w:wAfter w:w="1983" w:type="dxa"/>
          <w:trHeight w:val="584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tabs>
                <w:tab w:val="left" w:pos="1897"/>
              </w:tabs>
              <w:rPr>
                <w:caps/>
                <w:sz w:val="20"/>
                <w:lang w:eastAsia="en-US"/>
              </w:rPr>
            </w:pPr>
            <w:r w:rsidRPr="00F13F1C">
              <w:rPr>
                <w:color w:val="000000"/>
                <w:sz w:val="20"/>
              </w:rPr>
              <w:t>ОБЩЕСТВО С ОГРАНИЧЕННОЙ ОТВЕТСТВЕННОСТЬЮ «КОММУНАЛЬЩИК-НН»</w:t>
            </w:r>
            <w:r w:rsidRPr="00F13F1C">
              <w:rPr>
                <w:sz w:val="20"/>
              </w:rPr>
              <w:t xml:space="preserve"> </w:t>
            </w:r>
            <w:r w:rsidRPr="00F13F1C">
              <w:rPr>
                <w:color w:val="000000"/>
                <w:sz w:val="20"/>
              </w:rPr>
              <w:t>(ИНН 5245027023)</w:t>
            </w:r>
          </w:p>
        </w:tc>
      </w:tr>
      <w:tr w:rsidR="00F13F1C" w:rsidRPr="00F13F1C" w:rsidTr="00F13F1C">
        <w:trPr>
          <w:gridAfter w:val="1"/>
          <w:wAfter w:w="1983" w:type="dxa"/>
          <w:trHeight w:val="526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proofErr w:type="gramStart"/>
            <w:r w:rsidRPr="00F13F1C">
              <w:rPr>
                <w:sz w:val="20"/>
              </w:rPr>
              <w:t xml:space="preserve">607635, Нижегородская область, Богородский муниципальный район, </w:t>
            </w:r>
            <w:r>
              <w:rPr>
                <w:sz w:val="20"/>
              </w:rPr>
              <w:br/>
            </w:r>
            <w:r w:rsidRPr="00F13F1C">
              <w:rPr>
                <w:sz w:val="20"/>
              </w:rPr>
              <w:t>п. Новинки, ул. Шоссейная, д. 78, стр. АБК</w:t>
            </w:r>
            <w:proofErr w:type="gramEnd"/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603082, г. Нижний Новгород, Кремль, корпус 1</w:t>
            </w:r>
          </w:p>
        </w:tc>
      </w:tr>
      <w:tr w:rsidR="00F13F1C" w:rsidRPr="00F13F1C" w:rsidTr="00F13F1C">
        <w:trPr>
          <w:gridAfter w:val="1"/>
          <w:wAfter w:w="1982" w:type="dxa"/>
          <w:trHeight w:val="158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2. Объем принимаемых сточных вод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услуги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Принято сточных вод всего, тыс. м</w:t>
            </w:r>
            <w:r w:rsidRPr="00F13F1C">
              <w:rPr>
                <w:sz w:val="20"/>
                <w:vertAlign w:val="superscript"/>
              </w:rPr>
              <w:t>3</w:t>
            </w:r>
            <w:r w:rsidRPr="00F13F1C">
              <w:rPr>
                <w:sz w:val="20"/>
              </w:rPr>
              <w:t>, в том числе: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</w:t>
            </w:r>
          </w:p>
        </w:tc>
      </w:tr>
      <w:tr w:rsidR="00F13F1C" w:rsidRPr="00F13F1C" w:rsidTr="00F13F1C">
        <w:trPr>
          <w:gridAfter w:val="1"/>
          <w:wAfter w:w="1981" w:type="dxa"/>
          <w:trHeight w:val="131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i/>
                <w:iCs/>
                <w:sz w:val="20"/>
                <w:lang w:eastAsia="en-US"/>
              </w:rPr>
            </w:pPr>
            <w:r w:rsidRPr="00F13F1C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283,0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283,0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283,0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i/>
                <w:iCs/>
                <w:sz w:val="20"/>
                <w:lang w:eastAsia="en-US"/>
              </w:rPr>
            </w:pPr>
            <w:r w:rsidRPr="00F13F1C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1,2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1,2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1,2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i/>
                <w:iCs/>
                <w:sz w:val="20"/>
                <w:lang w:eastAsia="en-US"/>
              </w:rPr>
            </w:pPr>
            <w:r w:rsidRPr="00F13F1C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0,8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0,8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0,8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i/>
                <w:iCs/>
                <w:sz w:val="20"/>
                <w:lang w:eastAsia="en-US"/>
              </w:rPr>
            </w:pPr>
            <w:r w:rsidRPr="00F13F1C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iCs/>
                <w:sz w:val="20"/>
                <w:lang w:eastAsia="en-US"/>
              </w:rPr>
            </w:pPr>
            <w:r w:rsidRPr="00F13F1C">
              <w:rPr>
                <w:iCs/>
                <w:sz w:val="20"/>
              </w:rPr>
              <w:t xml:space="preserve">Пропущено через очистные сооружения, </w:t>
            </w:r>
            <w:r w:rsidRPr="00F13F1C">
              <w:rPr>
                <w:sz w:val="20"/>
              </w:rPr>
              <w:t>тыс. м</w:t>
            </w:r>
            <w:r w:rsidRPr="00F13F1C">
              <w:rPr>
                <w:sz w:val="20"/>
                <w:vertAlign w:val="superscript"/>
              </w:rPr>
              <w:t>3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285,0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vertAlign w:val="superscript"/>
                <w:lang w:eastAsia="en-US"/>
              </w:rPr>
            </w:pPr>
            <w:r w:rsidRPr="00F13F1C">
              <w:rPr>
                <w:sz w:val="20"/>
              </w:rPr>
              <w:t>Передано сточных вод на сторону, тыс. м</w:t>
            </w:r>
            <w:r w:rsidRPr="00F13F1C">
              <w:rPr>
                <w:sz w:val="20"/>
                <w:vertAlign w:val="superscript"/>
              </w:rPr>
              <w:t>3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мероприятий</w:t>
            </w:r>
          </w:p>
        </w:tc>
        <w:tc>
          <w:tcPr>
            <w:tcW w:w="3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 xml:space="preserve">Всего сумма, 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тыс. руб.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Другие источники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</w:tr>
      <w:tr w:rsidR="00F13F1C" w:rsidRPr="00F13F1C" w:rsidTr="00F13F1C">
        <w:trPr>
          <w:gridAfter w:val="1"/>
          <w:wAfter w:w="1983" w:type="dxa"/>
          <w:trHeight w:val="35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Производственные расходы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9170,035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9170,035</w:t>
            </w:r>
          </w:p>
        </w:tc>
      </w:tr>
      <w:tr w:rsidR="00F13F1C" w:rsidRPr="00F13F1C" w:rsidTr="00F13F1C">
        <w:trPr>
          <w:gridAfter w:val="1"/>
          <w:wAfter w:w="1983" w:type="dxa"/>
          <w:trHeight w:val="9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Административные расходы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1035,761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1035,761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34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3107,162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3107,162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за период 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13312,958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13312,958</w:t>
            </w:r>
          </w:p>
        </w:tc>
        <w:tc>
          <w:tcPr>
            <w:tcW w:w="1983" w:type="dxa"/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F13F1C" w:rsidRPr="00F13F1C" w:rsidTr="00F13F1C">
        <w:trPr>
          <w:gridAfter w:val="1"/>
          <w:wAfter w:w="1983" w:type="dxa"/>
          <w:trHeight w:val="29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Производственные расходы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9408,939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9408,939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Административные расходы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1060,267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1060,267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43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3107,162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3107,162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за период 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13576,368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13576,368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Производственные расходы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9688,869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9688,869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Административные расходы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1091,651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1091,651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3107,162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3107,162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за период 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13887,682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13887,682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40777,008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40777,008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мероприятий</w:t>
            </w:r>
          </w:p>
        </w:tc>
        <w:tc>
          <w:tcPr>
            <w:tcW w:w="3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Всего сумма,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тыс. руб.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Другие источники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текущий ремонт централизованных систем  водоотведения систем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895,060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895,060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за период с 01.01.2019 по 31.12.2019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895,060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895,060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</w:tr>
      <w:tr w:rsidR="00F13F1C" w:rsidRPr="00F13F1C" w:rsidTr="00F13F1C">
        <w:trPr>
          <w:gridAfter w:val="1"/>
          <w:wAfter w:w="1983" w:type="dxa"/>
          <w:trHeight w:val="52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текущий ремонт централизованных систем  водоотведения систем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916,237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916,237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за период с 01.01.2020 по 31.12.2020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916,237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916,237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Расходы на текущий ремонт централизованных систем  водоотведения систем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943,358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943,358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>Итого за период с 01.01.2021 по 31.12.2021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943,358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943,358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2754,655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2754,655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мероприятий</w:t>
            </w:r>
          </w:p>
        </w:tc>
        <w:tc>
          <w:tcPr>
            <w:tcW w:w="3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Всего сумма,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тыс. руб.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Другие источники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мероприятий</w:t>
            </w:r>
          </w:p>
        </w:tc>
        <w:tc>
          <w:tcPr>
            <w:tcW w:w="3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Всего сумма,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 тыс. руб.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Другие источники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</w:tr>
      <w:tr w:rsidR="00F13F1C" w:rsidRPr="00F13F1C" w:rsidTr="00F13F1C">
        <w:trPr>
          <w:gridAfter w:val="1"/>
          <w:wAfter w:w="1983" w:type="dxa"/>
          <w:trHeight w:val="40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мероприятий</w:t>
            </w:r>
          </w:p>
        </w:tc>
        <w:tc>
          <w:tcPr>
            <w:tcW w:w="1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График реализации мероприятий</w:t>
            </w:r>
          </w:p>
        </w:tc>
        <w:tc>
          <w:tcPr>
            <w:tcW w:w="3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 xml:space="preserve">Всего сумма, 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тыс. руб.</w:t>
            </w:r>
          </w:p>
        </w:tc>
      </w:tr>
      <w:tr w:rsidR="00F13F1C" w:rsidRPr="00F13F1C" w:rsidTr="00F13F1C">
        <w:trPr>
          <w:gridAfter w:val="1"/>
          <w:wAfter w:w="1983" w:type="dxa"/>
          <w:trHeight w:val="144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Себестоимость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Другие источники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</w:tr>
      <w:tr w:rsidR="00F13F1C" w:rsidRPr="00F13F1C" w:rsidTr="00F13F1C">
        <w:trPr>
          <w:trHeight w:val="1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</w:tr>
      <w:tr w:rsidR="00F13F1C" w:rsidRPr="00F13F1C" w:rsidTr="00F13F1C">
        <w:trPr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trHeight w:val="14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Мероприятия отсутствуют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trHeight w:val="144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983" w:type="dxa"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</w:p>
        </w:tc>
      </w:tr>
      <w:tr w:rsidR="00F13F1C" w:rsidRPr="00F13F1C" w:rsidTr="00F13F1C">
        <w:trPr>
          <w:gridAfter w:val="1"/>
          <w:wAfter w:w="1982" w:type="dxa"/>
          <w:trHeight w:val="4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Наименование показателя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Ед. изм.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Показатели очистки сточных вод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%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Доля поверхностных сточных вод, не подвергающихся очистке, в общем объеме </w:t>
            </w:r>
            <w:r w:rsidRPr="00F13F1C">
              <w:rPr>
                <w:sz w:val="20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>%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%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%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F13F1C" w:rsidRPr="00F13F1C" w:rsidTr="00F13F1C">
        <w:trPr>
          <w:gridAfter w:val="1"/>
          <w:wAfter w:w="1981" w:type="dxa"/>
          <w:trHeight w:val="144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13F1C">
              <w:rPr>
                <w:sz w:val="20"/>
              </w:rPr>
              <w:t>ед./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км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0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Показатели энергетической эффективности</w:t>
            </w:r>
          </w:p>
        </w:tc>
      </w:tr>
      <w:tr w:rsidR="00F13F1C" w:rsidRPr="00F13F1C" w:rsidTr="00F13F1C">
        <w:trPr>
          <w:gridAfter w:val="1"/>
          <w:wAfter w:w="1981" w:type="dxa"/>
          <w:trHeight w:val="877"/>
        </w:trPr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F13F1C">
              <w:rPr>
                <w:sz w:val="20"/>
              </w:rPr>
              <w:t>кВт</w:t>
            </w:r>
            <w:proofErr w:type="gramStart"/>
            <w:r w:rsidRPr="00F13F1C">
              <w:rPr>
                <w:sz w:val="20"/>
              </w:rPr>
              <w:t>.ч</w:t>
            </w:r>
            <w:proofErr w:type="spellEnd"/>
            <w:proofErr w:type="gramEnd"/>
            <w:r w:rsidRPr="00F13F1C">
              <w:rPr>
                <w:sz w:val="20"/>
              </w:rPr>
              <w:t>/</w:t>
            </w:r>
          </w:p>
          <w:p w:rsidR="00F13F1C" w:rsidRPr="00F13F1C" w:rsidRDefault="00F13F1C" w:rsidP="00F13F1C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куб. м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1,94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1,94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1,94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300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-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13F1C" w:rsidRPr="00F13F1C" w:rsidTr="00F13F1C">
        <w:trPr>
          <w:gridAfter w:val="1"/>
          <w:wAfter w:w="1982" w:type="dxa"/>
          <w:trHeight w:val="539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Всего сумма, тыс. руб.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01.01.2019 по 31.12.2019 год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14 918,418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01.01.2020 по 31.12.2020 год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15 231,234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На период с 01.01.2021 по 31.12.2021 год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15 558,591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F13F1C">
              <w:rPr>
                <w:bCs/>
                <w:sz w:val="20"/>
              </w:rPr>
              <w:t>Итого</w:t>
            </w:r>
            <w:r w:rsidRPr="00F13F1C">
              <w:rPr>
                <w:sz w:val="20"/>
              </w:rPr>
              <w:t xml:space="preserve"> объем финансовых потребностей за весь период реализации программы</w:t>
            </w:r>
            <w:r w:rsidRPr="00F13F1C">
              <w:rPr>
                <w:bCs/>
                <w:sz w:val="20"/>
              </w:rPr>
              <w:t>: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45 708,243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98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F13F1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2017 год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250,6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.р</w:t>
            </w:r>
            <w:proofErr w:type="gramEnd"/>
            <w:r w:rsidRPr="00F13F1C">
              <w:rPr>
                <w:sz w:val="20"/>
              </w:rPr>
              <w:t>уб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17157,9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.р</w:t>
            </w:r>
            <w:proofErr w:type="gramEnd"/>
            <w:r w:rsidRPr="00F13F1C">
              <w:rPr>
                <w:sz w:val="20"/>
              </w:rPr>
              <w:t>уб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681,5</w:t>
            </w:r>
          </w:p>
        </w:tc>
      </w:tr>
      <w:tr w:rsidR="00F13F1C" w:rsidRPr="00F13F1C" w:rsidTr="00F13F1C">
        <w:trPr>
          <w:gridAfter w:val="1"/>
          <w:wAfter w:w="1982" w:type="dxa"/>
          <w:trHeight w:val="144"/>
        </w:trPr>
        <w:tc>
          <w:tcPr>
            <w:tcW w:w="82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F1C" w:rsidRPr="00F13F1C" w:rsidRDefault="00F13F1C" w:rsidP="00F13F1C">
            <w:pPr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 xml:space="preserve">Общий объем финансовых потребностей за 2017 год, </w:t>
            </w:r>
            <w:proofErr w:type="spellStart"/>
            <w:r w:rsidRPr="00F13F1C">
              <w:rPr>
                <w:sz w:val="20"/>
              </w:rPr>
              <w:t>тыс</w:t>
            </w:r>
            <w:proofErr w:type="gramStart"/>
            <w:r w:rsidRPr="00F13F1C">
              <w:rPr>
                <w:sz w:val="20"/>
              </w:rPr>
              <w:t>.р</w:t>
            </w:r>
            <w:proofErr w:type="gramEnd"/>
            <w:r w:rsidRPr="00F13F1C">
              <w:rPr>
                <w:sz w:val="20"/>
              </w:rPr>
              <w:t>уб</w:t>
            </w:r>
            <w:proofErr w:type="spellEnd"/>
            <w:r w:rsidRPr="00F13F1C">
              <w:rPr>
                <w:sz w:val="20"/>
              </w:rPr>
              <w:t>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1C" w:rsidRPr="00F13F1C" w:rsidRDefault="00F13F1C" w:rsidP="00F13F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F13F1C">
              <w:rPr>
                <w:sz w:val="20"/>
              </w:rPr>
              <w:t>17839,4</w:t>
            </w:r>
          </w:p>
        </w:tc>
      </w:tr>
    </w:tbl>
    <w:p w:rsidR="00DB2952" w:rsidRDefault="00DB2952" w:rsidP="00DB2952">
      <w:pPr>
        <w:tabs>
          <w:tab w:val="left" w:pos="1897"/>
        </w:tabs>
        <w:rPr>
          <w:bCs/>
          <w:sz w:val="20"/>
          <w:szCs w:val="24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DB2952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2952" w:rsidRDefault="00DB295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A73B63" w:rsidRDefault="00A73B63" w:rsidP="00A73B63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A73B63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6802">
      <w:rPr>
        <w:rStyle w:val="a9"/>
        <w:noProof/>
      </w:rPr>
      <w:t>11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27FB4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DC7"/>
    <w:rsid w:val="000A46B0"/>
    <w:rsid w:val="000A4C3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748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6802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483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5DF8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5C7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525E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47A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27E2B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32B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14F3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3B63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2952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3F1C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421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586F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3B6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3B6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FBDF799C959FB7391BCC847712776E74BEBC2D0CBE2CE67CBBEA519019E21767729B4286D11997F900AE4Fd3i8O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</TotalTime>
  <Pages>11</Pages>
  <Words>2896</Words>
  <Characters>19430</Characters>
  <Application>Microsoft Office Word</Application>
  <DocSecurity>0</DocSecurity>
  <Lines>161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6</cp:revision>
  <cp:lastPrinted>2018-12-13T11:38:00Z</cp:lastPrinted>
  <dcterms:created xsi:type="dcterms:W3CDTF">2018-11-14T13:07:00Z</dcterms:created>
  <dcterms:modified xsi:type="dcterms:W3CDTF">2018-12-17T15:27:00Z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