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D5379" w:rsidP="000D2C1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D05A04">
              <w:t>1</w:t>
            </w:r>
            <w:r w:rsidR="000D2C15">
              <w:t>8</w:t>
            </w:r>
            <w:r w:rsidR="00392978">
              <w:t>.1</w:t>
            </w:r>
            <w:r w:rsidR="00D05A04">
              <w:t>2</w:t>
            </w:r>
            <w:r w:rsidR="00392978">
              <w:t>.</w:t>
            </w:r>
            <w:r w:rsidR="00923817">
              <w:t>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D5379" w:rsidP="00983EB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983EB5">
              <w:t>53/47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E76189" w:rsidRDefault="00AD5379" w:rsidP="007F6127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>О прекращении рассмотрения дела</w:t>
            </w:r>
          </w:p>
          <w:p w:rsidR="000D2C15" w:rsidRDefault="000D2C15" w:rsidP="000D2C15">
            <w:pPr>
              <w:jc w:val="center"/>
              <w:rPr>
                <w:noProof/>
              </w:rPr>
            </w:pPr>
            <w:r>
              <w:rPr>
                <w:noProof/>
              </w:rPr>
              <w:t>о</w:t>
            </w:r>
            <w:r w:rsidRPr="000D2C15">
              <w:rPr>
                <w:noProof/>
              </w:rPr>
              <w:t>б установлении ГОСУДАРСТВЕННОМУ БЮДЖЕТНОМУ ПРОФЕССИОНАЛЬНОМУ ОБРАЗОВАТЕЛЬНОМУ УЧРЕЖДЕНИЮ «ЛУКОЯНОВСКИЙ ПЕДАГОГИЧЕСКИЙ КОЛЛЕДЖ ИМ. А.М. ГОРЬКОГО»</w:t>
            </w:r>
            <w:r>
              <w:rPr>
                <w:noProof/>
              </w:rPr>
              <w:t xml:space="preserve"> </w:t>
            </w:r>
          </w:p>
          <w:p w:rsidR="0036532F" w:rsidRDefault="000D2C15" w:rsidP="000D2C15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(ИНН </w:t>
            </w:r>
            <w:r w:rsidRPr="000D2C15">
              <w:rPr>
                <w:noProof/>
              </w:rPr>
              <w:t>5221004309</w:t>
            </w:r>
            <w:r>
              <w:rPr>
                <w:noProof/>
              </w:rPr>
              <w:t>)</w:t>
            </w:r>
            <w:r w:rsidRPr="000D2C15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D2C15">
              <w:rPr>
                <w:noProof/>
              </w:rPr>
              <w:t>г. Лукоянов Нижегородской области, тарифов на тепловую энергию (мощность), поставляемую потребителям</w:t>
            </w:r>
          </w:p>
          <w:p w:rsidR="0085764D" w:rsidRPr="00252D0D" w:rsidRDefault="000D2C15" w:rsidP="000D2C15">
            <w:pPr>
              <w:jc w:val="center"/>
            </w:pPr>
            <w:r w:rsidRPr="000D2C15">
              <w:rPr>
                <w:noProof/>
              </w:rPr>
              <w:t xml:space="preserve"> г. Лукоянов Нижегородской области</w:t>
            </w:r>
            <w:r>
              <w:rPr>
                <w:noProof/>
              </w:rPr>
              <w:t xml:space="preserve">, </w:t>
            </w:r>
            <w:r w:rsidR="00AD5379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D2C15" w:rsidRDefault="000D2C15" w:rsidP="0036532F">
      <w:pPr>
        <w:tabs>
          <w:tab w:val="left" w:pos="1897"/>
        </w:tabs>
        <w:spacing w:line="276" w:lineRule="auto"/>
        <w:jc w:val="center"/>
        <w:rPr>
          <w:szCs w:val="28"/>
        </w:rPr>
      </w:pPr>
      <w:r w:rsidRPr="000D2C15">
        <w:rPr>
          <w:szCs w:val="28"/>
        </w:rPr>
        <w:t>на 2019 - 2023 годы</w:t>
      </w:r>
    </w:p>
    <w:p w:rsidR="000C29C3" w:rsidRDefault="000C29C3" w:rsidP="0036532F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983EB5" w:rsidRDefault="00983EB5" w:rsidP="000D2C15">
      <w:pPr>
        <w:spacing w:line="276" w:lineRule="auto"/>
        <w:ind w:firstLine="540"/>
        <w:jc w:val="both"/>
        <w:rPr>
          <w:szCs w:val="28"/>
        </w:rPr>
      </w:pPr>
    </w:p>
    <w:p w:rsidR="00C3053C" w:rsidRPr="00C3053C" w:rsidRDefault="00E76189" w:rsidP="000D2C15">
      <w:pPr>
        <w:spacing w:line="276" w:lineRule="auto"/>
        <w:ind w:firstLine="540"/>
        <w:jc w:val="both"/>
        <w:rPr>
          <w:szCs w:val="28"/>
        </w:rPr>
      </w:pPr>
      <w:bookmarkStart w:id="2" w:name="_GoBack"/>
      <w:bookmarkEnd w:id="2"/>
      <w:r w:rsidRPr="00E76189">
        <w:rPr>
          <w:szCs w:val="28"/>
        </w:rPr>
        <w:t>В соответствии с Федеральным законом от 27 июля 2010 г</w:t>
      </w:r>
      <w:r>
        <w:rPr>
          <w:szCs w:val="28"/>
        </w:rPr>
        <w:t xml:space="preserve">. </w:t>
      </w:r>
      <w:proofErr w:type="gramStart"/>
      <w:r w:rsidRPr="00E76189">
        <w:rPr>
          <w:szCs w:val="28"/>
        </w:rPr>
        <w:t xml:space="preserve">№ 190-ФЗ «О теплоснабжении», постановлением Правительства Российской Федерации </w:t>
      </w:r>
      <w:r w:rsidRPr="00E76189">
        <w:rPr>
          <w:szCs w:val="28"/>
        </w:rPr>
        <w:br/>
        <w:t>от 22 октября 2012 г</w:t>
      </w:r>
      <w:r>
        <w:rPr>
          <w:szCs w:val="28"/>
        </w:rPr>
        <w:t>.</w:t>
      </w:r>
      <w:r w:rsidRPr="00E76189">
        <w:rPr>
          <w:szCs w:val="28"/>
        </w:rPr>
        <w:t xml:space="preserve"> № 1075 «О ценообразовании в сфере теплоснабжения» </w:t>
      </w:r>
      <w:r w:rsidR="00C3053C" w:rsidRPr="00C3053C">
        <w:rPr>
          <w:szCs w:val="28"/>
        </w:rPr>
        <w:t xml:space="preserve">и на основании рассмотрения материалов, представленных </w:t>
      </w:r>
      <w:r w:rsidR="000D2C15" w:rsidRPr="000D2C15">
        <w:rPr>
          <w:szCs w:val="28"/>
        </w:rPr>
        <w:t>ГОСУДАРСТВЕННЫМ БЮДЖЕТНЫМ ПРОФЕССИОНАЛЬН</w:t>
      </w:r>
      <w:r w:rsidR="000D2C15">
        <w:rPr>
          <w:szCs w:val="28"/>
        </w:rPr>
        <w:t>ЫМ ОБРАЗОВАТЕЛЬНЫМ УЧРЕЖДЕНИЕМ «</w:t>
      </w:r>
      <w:r w:rsidR="000D2C15" w:rsidRPr="000D2C15">
        <w:rPr>
          <w:szCs w:val="28"/>
        </w:rPr>
        <w:t>ЛУКОЯНОВСКИЙ ПЕДАГОГИЧ</w:t>
      </w:r>
      <w:r w:rsidR="000D2C15">
        <w:rPr>
          <w:szCs w:val="28"/>
        </w:rPr>
        <w:t>ЕСКИЙ КОЛЛЕДЖ                  ИМ. А.М. ГОРЬКОГО»</w:t>
      </w:r>
      <w:r w:rsidR="000D2C15" w:rsidRPr="000D2C15">
        <w:t xml:space="preserve"> </w:t>
      </w:r>
      <w:r w:rsidR="000D2C15">
        <w:t xml:space="preserve">(ИНН </w:t>
      </w:r>
      <w:r w:rsidR="000D2C15" w:rsidRPr="000D2C15">
        <w:rPr>
          <w:szCs w:val="28"/>
        </w:rPr>
        <w:t>5221004309</w:t>
      </w:r>
      <w:r w:rsidR="000D2C15">
        <w:rPr>
          <w:szCs w:val="28"/>
        </w:rPr>
        <w:t>)</w:t>
      </w:r>
      <w:r w:rsidR="000D2C15" w:rsidRPr="000D2C15">
        <w:rPr>
          <w:szCs w:val="28"/>
        </w:rPr>
        <w:t xml:space="preserve">, г. </w:t>
      </w:r>
      <w:proofErr w:type="spellStart"/>
      <w:r w:rsidR="000D2C15" w:rsidRPr="000D2C15">
        <w:rPr>
          <w:szCs w:val="28"/>
        </w:rPr>
        <w:t>Лукоянов</w:t>
      </w:r>
      <w:proofErr w:type="spellEnd"/>
      <w:r w:rsidR="000D2C15" w:rsidRPr="000D2C15">
        <w:rPr>
          <w:szCs w:val="28"/>
        </w:rPr>
        <w:t xml:space="preserve"> Нижегородской области</w:t>
      </w:r>
      <w:r w:rsidR="00C3053C" w:rsidRPr="00C3053C">
        <w:rPr>
          <w:bCs/>
          <w:szCs w:val="28"/>
        </w:rPr>
        <w:t xml:space="preserve">, </w:t>
      </w:r>
      <w:r w:rsidR="00C3053C" w:rsidRPr="00C3053C">
        <w:rPr>
          <w:szCs w:val="28"/>
        </w:rPr>
        <w:t>экс</w:t>
      </w:r>
      <w:r w:rsidR="00C3053C">
        <w:rPr>
          <w:szCs w:val="28"/>
        </w:rPr>
        <w:t>пертного заключения рег</w:t>
      </w:r>
      <w:r w:rsidR="00C3053C" w:rsidRPr="00935EEE">
        <w:rPr>
          <w:szCs w:val="28"/>
        </w:rPr>
        <w:t>. № в-</w:t>
      </w:r>
      <w:r w:rsidR="00935EEE" w:rsidRPr="00935EEE">
        <w:rPr>
          <w:szCs w:val="28"/>
        </w:rPr>
        <w:t>920</w:t>
      </w:r>
      <w:r w:rsidR="00D05A04" w:rsidRPr="005D3B55">
        <w:rPr>
          <w:szCs w:val="28"/>
        </w:rPr>
        <w:t xml:space="preserve"> </w:t>
      </w:r>
      <w:r w:rsidR="00D05A04" w:rsidRPr="001420ED">
        <w:rPr>
          <w:szCs w:val="28"/>
        </w:rPr>
        <w:t xml:space="preserve">от </w:t>
      </w:r>
      <w:r w:rsidR="000C29C3">
        <w:rPr>
          <w:szCs w:val="28"/>
        </w:rPr>
        <w:t>11</w:t>
      </w:r>
      <w:r w:rsidR="001420ED" w:rsidRPr="001420ED">
        <w:rPr>
          <w:szCs w:val="28"/>
        </w:rPr>
        <w:t xml:space="preserve"> декабря</w:t>
      </w:r>
      <w:r w:rsidR="00C3053C" w:rsidRPr="001420ED">
        <w:rPr>
          <w:szCs w:val="28"/>
        </w:rPr>
        <w:t xml:space="preserve"> 2018</w:t>
      </w:r>
      <w:proofErr w:type="gramEnd"/>
      <w:r w:rsidR="00C3053C" w:rsidRPr="001420ED">
        <w:rPr>
          <w:szCs w:val="28"/>
        </w:rPr>
        <w:t xml:space="preserve"> </w:t>
      </w:r>
      <w:proofErr w:type="gramStart"/>
      <w:r w:rsidR="00C3053C" w:rsidRPr="001420ED">
        <w:rPr>
          <w:szCs w:val="28"/>
        </w:rPr>
        <w:t>г</w:t>
      </w:r>
      <w:proofErr w:type="gramEnd"/>
      <w:r w:rsidR="00C3053C" w:rsidRPr="001420ED">
        <w:rPr>
          <w:szCs w:val="28"/>
        </w:rPr>
        <w:t>.:</w:t>
      </w:r>
    </w:p>
    <w:p w:rsidR="000C29C3" w:rsidRDefault="00C3053C" w:rsidP="000C29C3">
      <w:pPr>
        <w:tabs>
          <w:tab w:val="left" w:pos="142"/>
        </w:tabs>
        <w:spacing w:line="276" w:lineRule="auto"/>
        <w:ind w:firstLine="709"/>
        <w:jc w:val="both"/>
      </w:pPr>
      <w:r w:rsidRPr="00C3053C">
        <w:rPr>
          <w:b/>
          <w:szCs w:val="28"/>
        </w:rPr>
        <w:t>1</w:t>
      </w:r>
      <w:r w:rsidRPr="00C3053C">
        <w:rPr>
          <w:szCs w:val="28"/>
        </w:rPr>
        <w:t xml:space="preserve">. </w:t>
      </w:r>
      <w:r w:rsidR="000C29C3">
        <w:t xml:space="preserve">В связи с отзывом заявления об установлении тарифов на тепловую энергию (мощность), рассмотрение дела об установлении </w:t>
      </w:r>
      <w:r w:rsidR="000C29C3" w:rsidRPr="000D2C15">
        <w:rPr>
          <w:szCs w:val="28"/>
        </w:rPr>
        <w:t>ГОСУДАРСТВЕННОМУ БЮДЖЕТНОМУ ПРОФЕССИОНАЛЬНОМУ ОБРАЗОВАТЕЛЬНОМУ УЧРЕЖДЕН</w:t>
      </w:r>
      <w:r w:rsidR="000C29C3">
        <w:rPr>
          <w:szCs w:val="28"/>
        </w:rPr>
        <w:t>ИЮ «</w:t>
      </w:r>
      <w:r w:rsidR="000C29C3" w:rsidRPr="000D2C15">
        <w:rPr>
          <w:szCs w:val="28"/>
        </w:rPr>
        <w:t>ЛУКОЯНОВСКИЙ ПЕДАГОГИЧ</w:t>
      </w:r>
      <w:r w:rsidR="000C29C3">
        <w:rPr>
          <w:szCs w:val="28"/>
        </w:rPr>
        <w:t>ЕСКИЙ КОЛЛЕДЖ ИМ. А.М. ГОРЬКОГО»</w:t>
      </w:r>
      <w:r w:rsidR="000C29C3" w:rsidRPr="000D2C15">
        <w:t xml:space="preserve"> </w:t>
      </w:r>
      <w:r w:rsidR="000C29C3" w:rsidRPr="000D2C15">
        <w:rPr>
          <w:szCs w:val="28"/>
        </w:rPr>
        <w:t xml:space="preserve">(ИНН 5221004309), </w:t>
      </w:r>
      <w:r w:rsidR="000C29C3">
        <w:rPr>
          <w:szCs w:val="28"/>
        </w:rPr>
        <w:t xml:space="preserve">               </w:t>
      </w:r>
      <w:r w:rsidR="000C29C3" w:rsidRPr="000D2C15">
        <w:rPr>
          <w:szCs w:val="28"/>
        </w:rPr>
        <w:t xml:space="preserve">г. </w:t>
      </w:r>
      <w:proofErr w:type="spellStart"/>
      <w:r w:rsidR="000C29C3" w:rsidRPr="000D2C15">
        <w:rPr>
          <w:szCs w:val="28"/>
        </w:rPr>
        <w:t>Лукоянов</w:t>
      </w:r>
      <w:proofErr w:type="spellEnd"/>
      <w:r w:rsidR="000C29C3" w:rsidRPr="000D2C15">
        <w:rPr>
          <w:szCs w:val="28"/>
        </w:rPr>
        <w:t xml:space="preserve"> Нижегородской области</w:t>
      </w:r>
      <w:r w:rsidR="000C29C3">
        <w:t xml:space="preserve">, тарифов на тепловую энергию (мощность), поставляемую потребителям </w:t>
      </w:r>
      <w:r w:rsidR="000C29C3">
        <w:rPr>
          <w:noProof/>
        </w:rPr>
        <w:t xml:space="preserve">г. </w:t>
      </w:r>
      <w:proofErr w:type="spellStart"/>
      <w:r w:rsidR="000C29C3" w:rsidRPr="000D2C15">
        <w:rPr>
          <w:szCs w:val="28"/>
        </w:rPr>
        <w:t>Лукоянов</w:t>
      </w:r>
      <w:proofErr w:type="spellEnd"/>
      <w:r w:rsidR="000C29C3" w:rsidRPr="000D2C15">
        <w:rPr>
          <w:szCs w:val="28"/>
        </w:rPr>
        <w:t xml:space="preserve"> Нижегородской области</w:t>
      </w:r>
      <w:r w:rsidR="000C29C3">
        <w:rPr>
          <w:noProof/>
        </w:rPr>
        <w:t>, на 2019 – 2023 годы</w:t>
      </w:r>
      <w:r w:rsidR="000C29C3">
        <w:t xml:space="preserve">  прекратить.</w:t>
      </w:r>
    </w:p>
    <w:p w:rsidR="00C3053C" w:rsidRPr="00C3053C" w:rsidRDefault="00C3053C" w:rsidP="00C3053C">
      <w:pPr>
        <w:spacing w:line="276" w:lineRule="auto"/>
        <w:jc w:val="both"/>
        <w:rPr>
          <w:szCs w:val="28"/>
          <w:lang w:eastAsia="en-US"/>
        </w:rPr>
      </w:pPr>
      <w:r w:rsidRPr="00C3053C">
        <w:rPr>
          <w:szCs w:val="28"/>
          <w:lang w:eastAsia="en-US"/>
        </w:rPr>
        <w:tab/>
      </w:r>
      <w:r w:rsidRPr="00C3053C">
        <w:rPr>
          <w:b/>
          <w:szCs w:val="28"/>
          <w:lang w:eastAsia="en-US"/>
        </w:rPr>
        <w:t>2.</w:t>
      </w:r>
      <w:r w:rsidRPr="00C3053C">
        <w:rPr>
          <w:szCs w:val="28"/>
          <w:lang w:eastAsia="en-US"/>
        </w:rPr>
        <w:t xml:space="preserve"> Настоящее решение вступает в силу со дня его принятия.</w:t>
      </w:r>
    </w:p>
    <w:p w:rsidR="00580BCD" w:rsidRDefault="00580BCD" w:rsidP="007263E4">
      <w:pPr>
        <w:tabs>
          <w:tab w:val="left" w:pos="1897"/>
        </w:tabs>
        <w:spacing w:line="276" w:lineRule="auto"/>
        <w:rPr>
          <w:szCs w:val="28"/>
        </w:rPr>
      </w:pPr>
    </w:p>
    <w:p w:rsidR="001420ED" w:rsidRPr="005D6E4D" w:rsidRDefault="001420ED" w:rsidP="007263E4">
      <w:pPr>
        <w:tabs>
          <w:tab w:val="left" w:pos="1897"/>
        </w:tabs>
        <w:spacing w:line="276" w:lineRule="auto"/>
        <w:rPr>
          <w:sz w:val="16"/>
          <w:szCs w:val="16"/>
        </w:rPr>
      </w:pPr>
    </w:p>
    <w:p w:rsidR="007263E4" w:rsidRPr="007263E4" w:rsidRDefault="004E3E42" w:rsidP="00957DEC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</w:t>
      </w:r>
      <w:proofErr w:type="spellStart"/>
      <w:r>
        <w:rPr>
          <w:szCs w:val="28"/>
        </w:rPr>
        <w:t>А.Г.Малухин</w:t>
      </w:r>
      <w:proofErr w:type="spellEnd"/>
    </w:p>
    <w:sectPr w:rsidR="007263E4" w:rsidRPr="007263E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D537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D537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C29C3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B2244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2002B99" wp14:editId="2B954DFF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9DDF912" wp14:editId="73A8DB50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9A86780" wp14:editId="5C977583">
                                <wp:extent cx="635635" cy="613410"/>
                                <wp:effectExtent l="19050" t="0" r="0" b="0"/>
                                <wp:docPr id="6" name="Рисунок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49A86780" wp14:editId="5C977583">
                          <wp:extent cx="635635" cy="613410"/>
                          <wp:effectExtent l="19050" t="0" r="0" b="0"/>
                          <wp:docPr id="6" name="Рисунок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26D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B7775"/>
    <w:rsid w:val="000C037E"/>
    <w:rsid w:val="000C1417"/>
    <w:rsid w:val="000C2769"/>
    <w:rsid w:val="000C29C3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2C15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0E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5D41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6E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4D3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ECE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6D89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74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32F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75C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978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1DDA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1954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3E42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4FC1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160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0BCD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B7D3B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B55"/>
    <w:rsid w:val="005D57AD"/>
    <w:rsid w:val="005D5A6A"/>
    <w:rsid w:val="005D5FAF"/>
    <w:rsid w:val="005D60A3"/>
    <w:rsid w:val="005D612C"/>
    <w:rsid w:val="005D6DF6"/>
    <w:rsid w:val="005D6E4D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0B7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3DD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8E6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127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0546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A4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817"/>
    <w:rsid w:val="00923AEC"/>
    <w:rsid w:val="00924AA7"/>
    <w:rsid w:val="009261BB"/>
    <w:rsid w:val="009266BD"/>
    <w:rsid w:val="00926A20"/>
    <w:rsid w:val="00927565"/>
    <w:rsid w:val="00934C0C"/>
    <w:rsid w:val="00935EEE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57DEC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3EB5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47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A25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54F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379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244D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980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5DC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053C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A04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6F1D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31C"/>
    <w:rsid w:val="00DC5A9F"/>
    <w:rsid w:val="00DC61B5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D28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1984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59"/>
    <w:rsid w:val="00E706F7"/>
    <w:rsid w:val="00E70965"/>
    <w:rsid w:val="00E7239E"/>
    <w:rsid w:val="00E72AF6"/>
    <w:rsid w:val="00E734CA"/>
    <w:rsid w:val="00E73803"/>
    <w:rsid w:val="00E739F5"/>
    <w:rsid w:val="00E73BBD"/>
    <w:rsid w:val="00E740AD"/>
    <w:rsid w:val="00E742DF"/>
    <w:rsid w:val="00E75295"/>
    <w:rsid w:val="00E76189"/>
    <w:rsid w:val="00E76580"/>
    <w:rsid w:val="00E7736D"/>
    <w:rsid w:val="00E77377"/>
    <w:rsid w:val="00E81325"/>
    <w:rsid w:val="00E826FD"/>
    <w:rsid w:val="00E8300F"/>
    <w:rsid w:val="00E85825"/>
    <w:rsid w:val="00E85D27"/>
    <w:rsid w:val="00E8626A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077DA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96</TotalTime>
  <Pages>1</Pages>
  <Words>168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33</cp:revision>
  <cp:lastPrinted>2018-12-11T11:54:00Z</cp:lastPrinted>
  <dcterms:created xsi:type="dcterms:W3CDTF">2018-08-13T13:49:00Z</dcterms:created>
  <dcterms:modified xsi:type="dcterms:W3CDTF">2018-12-17T15:24:00Z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