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D5379" w:rsidP="0039297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392978">
              <w:t>11.10.</w:t>
            </w:r>
            <w:r w:rsidR="00923817">
              <w:t>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D5379" w:rsidP="00DC531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C531C">
              <w:t>39</w:t>
            </w:r>
            <w:r w:rsidR="00DC531C">
              <w:rPr>
                <w:lang w:val="en-US"/>
              </w:rPr>
              <w:t>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E8626A" w:rsidRDefault="00AD5379" w:rsidP="00E8626A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>О прекращении рассмотрения дела</w:t>
            </w:r>
          </w:p>
          <w:p w:rsidR="00392978" w:rsidRDefault="007263E4" w:rsidP="00392978">
            <w:pPr>
              <w:jc w:val="center"/>
              <w:rPr>
                <w:noProof/>
              </w:rPr>
            </w:pPr>
            <w:r w:rsidRPr="007263E4">
              <w:rPr>
                <w:noProof/>
              </w:rPr>
              <w:t xml:space="preserve"> </w:t>
            </w:r>
            <w:r w:rsidR="00E8626A">
              <w:rPr>
                <w:noProof/>
              </w:rPr>
              <w:t xml:space="preserve">об установлении </w:t>
            </w:r>
            <w:r w:rsidR="004E3E42" w:rsidRPr="004E3E42">
              <w:rPr>
                <w:noProof/>
              </w:rPr>
              <w:t>АКЦИОНЕРНОМУ ОБЩЕСТВУ «АВТОИСПЫТАНИЯ»</w:t>
            </w:r>
            <w:r w:rsidR="004E3E42">
              <w:rPr>
                <w:noProof/>
              </w:rPr>
              <w:t xml:space="preserve">                     </w:t>
            </w:r>
            <w:r w:rsidR="007A78E6">
              <w:rPr>
                <w:noProof/>
              </w:rPr>
              <w:t>(</w:t>
            </w:r>
            <w:r w:rsidR="00580BCD" w:rsidRPr="00580BCD">
              <w:rPr>
                <w:noProof/>
              </w:rPr>
              <w:t>ИНН</w:t>
            </w:r>
            <w:r w:rsidR="004E3E42">
              <w:rPr>
                <w:noProof/>
              </w:rPr>
              <w:t xml:space="preserve"> </w:t>
            </w:r>
            <w:r w:rsidR="004E3E42" w:rsidRPr="004E3E42">
              <w:rPr>
                <w:noProof/>
              </w:rPr>
              <w:t>5260000700</w:t>
            </w:r>
            <w:r w:rsidR="007A78E6">
              <w:rPr>
                <w:noProof/>
              </w:rPr>
              <w:t xml:space="preserve">), </w:t>
            </w:r>
            <w:r w:rsidR="00580BCD">
              <w:rPr>
                <w:noProof/>
              </w:rPr>
              <w:t>г. Нижний Новгород</w:t>
            </w:r>
            <w:r w:rsidR="00E8626A">
              <w:rPr>
                <w:noProof/>
              </w:rPr>
              <w:t>, тарифов на тепловую энергию (мощность)</w:t>
            </w:r>
          </w:p>
          <w:p w:rsidR="0085764D" w:rsidRPr="00252D0D" w:rsidRDefault="00392978" w:rsidP="00392978">
            <w:pPr>
              <w:jc w:val="center"/>
            </w:pPr>
            <w:r>
              <w:rPr>
                <w:noProof/>
              </w:rPr>
              <w:t xml:space="preserve"> </w:t>
            </w:r>
            <w:r w:rsidRPr="00392978">
              <w:rPr>
                <w:noProof/>
              </w:rPr>
              <w:t xml:space="preserve">на коллекторах источника тепловой энергии, </w:t>
            </w:r>
            <w:r w:rsidR="00E8626A">
              <w:rPr>
                <w:noProof/>
              </w:rPr>
              <w:t xml:space="preserve"> поставляемую потребителям </w:t>
            </w:r>
            <w:r w:rsidR="00580BCD">
              <w:rPr>
                <w:noProof/>
              </w:rPr>
              <w:t>г. Нижнего Новгорода</w:t>
            </w:r>
            <w:r w:rsidR="00AD5379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B7775" w:rsidRDefault="000B7775" w:rsidP="00923817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923817" w:rsidRPr="00DC531C" w:rsidRDefault="00923817" w:rsidP="00DC531C">
      <w:pPr>
        <w:tabs>
          <w:tab w:val="left" w:pos="1897"/>
        </w:tabs>
        <w:spacing w:line="276" w:lineRule="auto"/>
        <w:rPr>
          <w:szCs w:val="28"/>
          <w:lang w:val="en-US"/>
        </w:rPr>
      </w:pPr>
      <w:bookmarkStart w:id="2" w:name="_GoBack"/>
      <w:bookmarkEnd w:id="2"/>
    </w:p>
    <w:p w:rsidR="00491954" w:rsidRPr="007263E4" w:rsidRDefault="00491954" w:rsidP="007263E4">
      <w:pPr>
        <w:tabs>
          <w:tab w:val="left" w:pos="1897"/>
        </w:tabs>
        <w:spacing w:line="276" w:lineRule="auto"/>
        <w:rPr>
          <w:szCs w:val="28"/>
        </w:rPr>
      </w:pPr>
    </w:p>
    <w:p w:rsidR="008825A4" w:rsidRDefault="007263E4" w:rsidP="004E3E4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7263E4">
        <w:rPr>
          <w:szCs w:val="28"/>
        </w:rPr>
        <w:t>В соответствии с Федераль</w:t>
      </w:r>
      <w:r w:rsidR="001C566E">
        <w:rPr>
          <w:szCs w:val="28"/>
        </w:rPr>
        <w:t>ным законом от 27 июля 2010 г.</w:t>
      </w:r>
      <w:r w:rsidRPr="007263E4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923817">
        <w:rPr>
          <w:szCs w:val="28"/>
        </w:rPr>
        <w:br/>
      </w:r>
      <w:r w:rsidR="001C566E">
        <w:rPr>
          <w:szCs w:val="28"/>
        </w:rPr>
        <w:t xml:space="preserve">от 22 октября 2012 г. </w:t>
      </w:r>
      <w:r w:rsidRPr="007263E4">
        <w:rPr>
          <w:szCs w:val="28"/>
        </w:rPr>
        <w:t xml:space="preserve">№ 1075 «О ценообразовании в сфере теплоснабжения» и на основании рассмотрения материалов, представленных </w:t>
      </w:r>
      <w:r w:rsidR="004E3E42" w:rsidRPr="004E3E42">
        <w:rPr>
          <w:szCs w:val="28"/>
        </w:rPr>
        <w:t>АКЦИОНЕРНЫМ ОБЩЕ</w:t>
      </w:r>
      <w:r w:rsidR="004E3E42">
        <w:rPr>
          <w:szCs w:val="28"/>
        </w:rPr>
        <w:t xml:space="preserve">СТВОМ «АВТОИСПЫТАНИЯ» </w:t>
      </w:r>
      <w:r w:rsidR="00580BCD">
        <w:rPr>
          <w:szCs w:val="28"/>
        </w:rPr>
        <w:t xml:space="preserve">(ИНН </w:t>
      </w:r>
      <w:r w:rsidR="004E3E42" w:rsidRPr="004E3E42">
        <w:t>5260000700</w:t>
      </w:r>
      <w:r w:rsidR="00580BCD">
        <w:t>)</w:t>
      </w:r>
      <w:r w:rsidR="00580BCD">
        <w:rPr>
          <w:szCs w:val="28"/>
        </w:rPr>
        <w:t>, г. Нижний Новгород</w:t>
      </w:r>
      <w:r w:rsidR="0038475C" w:rsidRPr="0038475C">
        <w:rPr>
          <w:szCs w:val="28"/>
        </w:rPr>
        <w:t>:</w:t>
      </w:r>
    </w:p>
    <w:p w:rsidR="008825A4" w:rsidRPr="004E3E42" w:rsidRDefault="008825A4" w:rsidP="004E3E42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>
        <w:rPr>
          <w:b/>
        </w:rPr>
        <w:t>1.</w:t>
      </w:r>
      <w:r>
        <w:t xml:space="preserve"> В связи с отзывом зая</w:t>
      </w:r>
      <w:r w:rsidR="00392978">
        <w:t xml:space="preserve">вления об установлении тарифов </w:t>
      </w:r>
      <w:r>
        <w:t>на тепловую энергию (мощность)</w:t>
      </w:r>
      <w:r w:rsidR="007773DD" w:rsidRPr="007773DD">
        <w:rPr>
          <w:noProof/>
          <w:szCs w:val="28"/>
        </w:rPr>
        <w:t xml:space="preserve"> </w:t>
      </w:r>
      <w:r w:rsidR="007773DD">
        <w:rPr>
          <w:noProof/>
          <w:szCs w:val="28"/>
        </w:rPr>
        <w:t>на коллекторах источника тепловой энергии</w:t>
      </w:r>
      <w:r>
        <w:t xml:space="preserve">, рассмотрение дела об установлении </w:t>
      </w:r>
      <w:r w:rsidR="004E3E42">
        <w:rPr>
          <w:szCs w:val="28"/>
        </w:rPr>
        <w:t xml:space="preserve">АКЦИОНЕРНОМУ ОБЩЕСТВУ «АВТОИСПЫТАНИЯ» </w:t>
      </w:r>
      <w:r w:rsidR="00580BCD">
        <w:rPr>
          <w:szCs w:val="28"/>
        </w:rPr>
        <w:t xml:space="preserve">(ИНН </w:t>
      </w:r>
      <w:r w:rsidR="004E3E42" w:rsidRPr="004E3E42">
        <w:t>5260000700</w:t>
      </w:r>
      <w:r w:rsidR="00580BCD">
        <w:t>)</w:t>
      </w:r>
      <w:r w:rsidR="00580BCD">
        <w:rPr>
          <w:szCs w:val="28"/>
        </w:rPr>
        <w:t>, г. Нижний Новгород</w:t>
      </w:r>
      <w:r w:rsidRPr="008825A4">
        <w:t>, тарифов на тепловую энергию (мощнос</w:t>
      </w:r>
      <w:r>
        <w:t>ть)</w:t>
      </w:r>
      <w:r w:rsidR="00392978" w:rsidRPr="00392978">
        <w:rPr>
          <w:noProof/>
          <w:szCs w:val="28"/>
        </w:rPr>
        <w:t xml:space="preserve"> </w:t>
      </w:r>
      <w:r w:rsidR="00392978">
        <w:rPr>
          <w:noProof/>
          <w:szCs w:val="28"/>
        </w:rPr>
        <w:t>на коллекторах источника тепловой энергии</w:t>
      </w:r>
      <w:r>
        <w:t>, поставляемую потребителям</w:t>
      </w:r>
      <w:r w:rsidR="00392978">
        <w:t xml:space="preserve"> </w:t>
      </w:r>
      <w:r w:rsidR="00392978">
        <w:rPr>
          <w:noProof/>
        </w:rPr>
        <w:t xml:space="preserve">г. </w:t>
      </w:r>
      <w:r w:rsidR="00580BCD">
        <w:rPr>
          <w:noProof/>
        </w:rPr>
        <w:t>Нижнего Новгорода</w:t>
      </w:r>
      <w:r>
        <w:t>, прекратить.</w:t>
      </w:r>
    </w:p>
    <w:p w:rsidR="008825A4" w:rsidRDefault="008825A4" w:rsidP="008825A4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7263E4">
      <w:pPr>
        <w:tabs>
          <w:tab w:val="left" w:pos="1897"/>
        </w:tabs>
        <w:spacing w:line="276" w:lineRule="auto"/>
        <w:rPr>
          <w:szCs w:val="28"/>
        </w:rPr>
      </w:pPr>
    </w:p>
    <w:p w:rsidR="008825A4" w:rsidRDefault="008825A4" w:rsidP="007263E4">
      <w:pPr>
        <w:tabs>
          <w:tab w:val="left" w:pos="1897"/>
        </w:tabs>
        <w:spacing w:line="276" w:lineRule="auto"/>
        <w:rPr>
          <w:szCs w:val="28"/>
        </w:rPr>
      </w:pPr>
    </w:p>
    <w:p w:rsidR="00580BCD" w:rsidRDefault="00580BCD" w:rsidP="007263E4">
      <w:pPr>
        <w:tabs>
          <w:tab w:val="left" w:pos="1897"/>
        </w:tabs>
        <w:spacing w:line="276" w:lineRule="auto"/>
        <w:rPr>
          <w:szCs w:val="28"/>
        </w:rPr>
      </w:pPr>
    </w:p>
    <w:p w:rsidR="004E3E42" w:rsidRDefault="004E3E42" w:rsidP="004E3E4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</w:t>
      </w:r>
      <w:proofErr w:type="spellStart"/>
      <w:r>
        <w:rPr>
          <w:szCs w:val="28"/>
        </w:rPr>
        <w:t>А.Г.Малухин</w:t>
      </w:r>
      <w:proofErr w:type="spellEnd"/>
    </w:p>
    <w:p w:rsidR="007263E4" w:rsidRPr="007263E4" w:rsidRDefault="007263E4" w:rsidP="00957DEC">
      <w:pPr>
        <w:tabs>
          <w:tab w:val="left" w:pos="1897"/>
        </w:tabs>
        <w:spacing w:line="276" w:lineRule="auto"/>
        <w:rPr>
          <w:szCs w:val="28"/>
        </w:rPr>
      </w:pPr>
    </w:p>
    <w:sectPr w:rsidR="007263E4" w:rsidRPr="007263E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AD537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25A4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B2244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26D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B7775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5D41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6E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74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97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1DDA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1954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3E42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160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0BCD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3DD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8E6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0546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A4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817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DEC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3A25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379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44D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31C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D28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59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26A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16</TotalTime>
  <Pages>1</Pages>
  <Words>135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9</cp:revision>
  <cp:lastPrinted>2018-07-17T06:21:00Z</cp:lastPrinted>
  <dcterms:created xsi:type="dcterms:W3CDTF">2018-08-13T13:49:00Z</dcterms:created>
  <dcterms:modified xsi:type="dcterms:W3CDTF">2018-10-10T06:58:00Z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