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3626F" w:rsidP="000D5301">
            <w:pPr>
              <w:jc w:val="center"/>
            </w:pPr>
            <w:r>
              <w:t>01.12.</w:t>
            </w:r>
            <w:r w:rsidR="000D5301">
              <w:t>2020</w:t>
            </w:r>
            <w:r w:rsidR="008B61B3">
              <w:t xml:space="preserve">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D1187" w:rsidP="00E20A3C">
            <w:pPr>
              <w:tabs>
                <w:tab w:val="center" w:pos="2160"/>
              </w:tabs>
              <w:ind w:left="-108"/>
              <w:jc w:val="center"/>
            </w:pPr>
            <w:r>
              <w:t>49/13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56238E" w:rsidP="008B61B3">
            <w:pPr>
              <w:jc w:val="center"/>
              <w:rPr>
                <w:bCs/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8B61B3">
              <w:rPr>
                <w:szCs w:val="28"/>
              </w:rPr>
              <w:t xml:space="preserve">от 18 декабря 2018 г. № 53/61 </w:t>
            </w:r>
            <w:r w:rsidR="00CB4A2B" w:rsidRPr="00CB4A2B">
              <w:rPr>
                <w:szCs w:val="28"/>
              </w:rPr>
              <w:t>«</w:t>
            </w:r>
            <w:r w:rsidR="00CB4A2B" w:rsidRPr="00CB4A2B">
              <w:rPr>
                <w:bCs/>
                <w:szCs w:val="28"/>
              </w:rPr>
              <w:t xml:space="preserve">Об установлении  МУНИЦИПАЛЬНОМУ УНИТАРНОМУ ПРЕДПРИЯТИЮ «ЖИЛИЩНО-КОММУНАЛЬНОЕ ХОЗЯЙСТВО «СЕВЕРНЫЙ» </w:t>
            </w:r>
            <w:r w:rsidR="00CB4A2B">
              <w:rPr>
                <w:bCs/>
                <w:szCs w:val="28"/>
              </w:rPr>
              <w:t xml:space="preserve">(ИНН 5248036146), </w:t>
            </w:r>
            <w:r w:rsidR="00CB4A2B" w:rsidRPr="00CB4A2B">
              <w:rPr>
                <w:bCs/>
                <w:szCs w:val="28"/>
              </w:rPr>
              <w:t>с. Бриляково Городецкого муниципального района Нижегородской области, тарифов в сфере холодного водоснабжения и водоотведения для потребителей Городецкого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8B61B3" w:rsidRDefault="00261BEB" w:rsidP="008B61B3">
      <w:pPr>
        <w:pStyle w:val="ac"/>
        <w:jc w:val="center"/>
      </w:pPr>
    </w:p>
    <w:p w:rsidR="000C3EA3" w:rsidRDefault="000C3EA3" w:rsidP="008B61B3">
      <w:pPr>
        <w:pStyle w:val="ac"/>
        <w:jc w:val="center"/>
      </w:pPr>
    </w:p>
    <w:p w:rsidR="00E30243" w:rsidRPr="008B61B3" w:rsidRDefault="00E30243" w:rsidP="008B61B3">
      <w:pPr>
        <w:pStyle w:val="ac"/>
        <w:jc w:val="center"/>
      </w:pPr>
    </w:p>
    <w:p w:rsidR="00CB4A2B" w:rsidRPr="00CB4A2B" w:rsidRDefault="00CB4A2B" w:rsidP="00CB4A2B">
      <w:pPr>
        <w:spacing w:line="276" w:lineRule="auto"/>
        <w:ind w:firstLine="709"/>
        <w:jc w:val="both"/>
        <w:rPr>
          <w:szCs w:val="28"/>
        </w:rPr>
      </w:pPr>
      <w:proofErr w:type="gramStart"/>
      <w:r w:rsidRPr="00CB4A2B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CB4A2B">
        <w:rPr>
          <w:bCs/>
          <w:szCs w:val="28"/>
        </w:rPr>
        <w:t xml:space="preserve">МУНИЦИПАЛЬНЫМ УНИТАРНЫМ ПРЕДПРИЯТИЕМ «ЖИЛИЩНО-КОММУНАЛЬНОЕ ХОЗЯЙСТВО «СЕВЕРНЫЙ» </w:t>
      </w:r>
      <w:r>
        <w:rPr>
          <w:bCs/>
          <w:szCs w:val="28"/>
        </w:rPr>
        <w:t xml:space="preserve">                          </w:t>
      </w:r>
      <w:r w:rsidRPr="00CB4A2B">
        <w:rPr>
          <w:bCs/>
          <w:szCs w:val="28"/>
        </w:rPr>
        <w:t>(ИНН 5248036146), с. Бриляково Городецкого муниципального района Нижегородской области,</w:t>
      </w:r>
      <w:r w:rsidRPr="00CB4A2B">
        <w:rPr>
          <w:szCs w:val="28"/>
        </w:rPr>
        <w:t xml:space="preserve"> экспертного </w:t>
      </w:r>
      <w:r w:rsidRPr="006D56C9">
        <w:rPr>
          <w:szCs w:val="28"/>
        </w:rPr>
        <w:t>заключения рег</w:t>
      </w:r>
      <w:proofErr w:type="gramEnd"/>
      <w:r w:rsidRPr="006D56C9">
        <w:rPr>
          <w:szCs w:val="28"/>
        </w:rPr>
        <w:t xml:space="preserve">. </w:t>
      </w:r>
      <w:r w:rsidR="00E01CBD" w:rsidRPr="00E01CBD">
        <w:rPr>
          <w:szCs w:val="28"/>
        </w:rPr>
        <w:t>№ в-86</w:t>
      </w:r>
      <w:r w:rsidR="00E01CBD">
        <w:rPr>
          <w:szCs w:val="28"/>
        </w:rPr>
        <w:t>3</w:t>
      </w:r>
      <w:r w:rsidR="00E01CBD" w:rsidRPr="00E01CBD">
        <w:rPr>
          <w:szCs w:val="28"/>
        </w:rPr>
        <w:t xml:space="preserve"> от 24 ноября 2020 г.:</w:t>
      </w:r>
    </w:p>
    <w:p w:rsidR="00CB4A2B" w:rsidRPr="00CB4A2B" w:rsidRDefault="00CB4A2B" w:rsidP="00CB4A2B">
      <w:pPr>
        <w:spacing w:line="276" w:lineRule="auto"/>
        <w:ind w:firstLine="709"/>
        <w:jc w:val="both"/>
        <w:rPr>
          <w:noProof/>
          <w:szCs w:val="28"/>
        </w:rPr>
      </w:pPr>
      <w:r w:rsidRPr="00CB4A2B">
        <w:rPr>
          <w:b/>
          <w:szCs w:val="28"/>
        </w:rPr>
        <w:t xml:space="preserve">1. </w:t>
      </w:r>
      <w:r w:rsidRPr="00CB4A2B">
        <w:rPr>
          <w:bCs/>
          <w:szCs w:val="28"/>
        </w:rPr>
        <w:t>Внести в решение региональной службы п</w:t>
      </w:r>
      <w:r>
        <w:rPr>
          <w:bCs/>
          <w:szCs w:val="28"/>
        </w:rPr>
        <w:t xml:space="preserve">о тарифам Нижегородской области </w:t>
      </w:r>
      <w:r w:rsidRPr="00CB4A2B">
        <w:rPr>
          <w:szCs w:val="28"/>
        </w:rPr>
        <w:t>от 18 декабря 2018 г. № 53/61 «</w:t>
      </w:r>
      <w:r w:rsidRPr="00CB4A2B">
        <w:rPr>
          <w:bCs/>
          <w:szCs w:val="28"/>
        </w:rPr>
        <w:t xml:space="preserve">Об установлении  МУНИЦИПАЛЬНОМУ УНИТАРНОМУ ПРЕДПРИЯТИЮ «ЖИЛИЩНО-КОММУНАЛЬНОЕ ХОЗЯЙСТВО «СЕВЕРНЫЙ» (ИНН 5248036146), </w:t>
      </w:r>
      <w:r>
        <w:rPr>
          <w:bCs/>
          <w:szCs w:val="28"/>
        </w:rPr>
        <w:t xml:space="preserve">                        </w:t>
      </w:r>
      <w:r w:rsidRPr="00CB4A2B">
        <w:rPr>
          <w:bCs/>
          <w:szCs w:val="28"/>
        </w:rPr>
        <w:t xml:space="preserve">с. Бриляково Городецкого муниципального района Нижегородской области, тарифов в сфере холодного водоснабжения и водоотведения для потребителей Городецкого муниципального района Нижегородской области» </w:t>
      </w:r>
      <w:r w:rsidRPr="00CB4A2B">
        <w:rPr>
          <w:noProof/>
          <w:szCs w:val="28"/>
        </w:rPr>
        <w:t>следующие изменения:</w:t>
      </w:r>
    </w:p>
    <w:p w:rsidR="00CB4A2B" w:rsidRPr="00CB4A2B" w:rsidRDefault="00CB4A2B" w:rsidP="00CB4A2B">
      <w:pPr>
        <w:spacing w:line="276" w:lineRule="auto"/>
        <w:jc w:val="both"/>
        <w:rPr>
          <w:szCs w:val="28"/>
        </w:rPr>
      </w:pPr>
      <w:r w:rsidRPr="00CB4A2B">
        <w:rPr>
          <w:b/>
          <w:i/>
          <w:szCs w:val="28"/>
        </w:rPr>
        <w:lastRenderedPageBreak/>
        <w:t>1.1.</w:t>
      </w:r>
      <w:r w:rsidRPr="00CB4A2B">
        <w:rPr>
          <w:szCs w:val="28"/>
        </w:rPr>
        <w:t xml:space="preserve"> Таблицу пункта 3 решения изложить в следующей редакции:</w:t>
      </w:r>
    </w:p>
    <w:p w:rsidR="00CB4A2B" w:rsidRPr="00CB4A2B" w:rsidRDefault="00CB4A2B" w:rsidP="00CB4A2B">
      <w:pPr>
        <w:spacing w:line="276" w:lineRule="auto"/>
        <w:jc w:val="both"/>
        <w:rPr>
          <w:szCs w:val="28"/>
        </w:rPr>
      </w:pPr>
      <w:r w:rsidRPr="00CB4A2B">
        <w:rPr>
          <w:szCs w:val="28"/>
        </w:rPr>
        <w:t>«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3029"/>
        <w:gridCol w:w="1036"/>
        <w:gridCol w:w="1038"/>
        <w:gridCol w:w="1038"/>
        <w:gridCol w:w="1038"/>
        <w:gridCol w:w="1038"/>
        <w:gridCol w:w="1030"/>
      </w:tblGrid>
      <w:tr w:rsidR="00003D84" w:rsidRPr="00433FD2" w:rsidTr="004E78A4">
        <w:trPr>
          <w:trHeight w:val="281"/>
          <w:jc w:val="center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433FD2">
              <w:rPr>
                <w:b/>
                <w:sz w:val="16"/>
                <w:szCs w:val="16"/>
              </w:rPr>
              <w:t>п</w:t>
            </w:r>
            <w:proofErr w:type="gramEnd"/>
            <w:r w:rsidRPr="00433FD2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1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003D84" w:rsidRPr="00433FD2" w:rsidTr="004E78A4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84" w:rsidRPr="00433FD2" w:rsidRDefault="00003D84" w:rsidP="004E78A4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84" w:rsidRPr="00433FD2" w:rsidRDefault="00003D84" w:rsidP="004E78A4">
            <w:pPr>
              <w:rPr>
                <w:b/>
                <w:sz w:val="16"/>
                <w:szCs w:val="16"/>
              </w:rPr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2019 год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2020 год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2021 год</w:t>
            </w:r>
          </w:p>
        </w:tc>
      </w:tr>
      <w:tr w:rsidR="00003D84" w:rsidRPr="00433FD2" w:rsidTr="004E78A4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84" w:rsidRPr="00433FD2" w:rsidRDefault="00003D84" w:rsidP="004E78A4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84" w:rsidRPr="00433FD2" w:rsidRDefault="00003D84" w:rsidP="004E78A4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</w:rPr>
            </w:pPr>
            <w:r w:rsidRPr="00433FD2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  <w:highlight w:val="yellow"/>
              </w:rPr>
            </w:pPr>
            <w:r w:rsidRPr="00433FD2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</w:rPr>
            </w:pPr>
            <w:r w:rsidRPr="00433FD2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</w:rPr>
            </w:pPr>
            <w:r w:rsidRPr="00433FD2">
              <w:rPr>
                <w:b/>
                <w:sz w:val="14"/>
                <w:szCs w:val="14"/>
              </w:rPr>
              <w:t>С 1 июля по 31 декабря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</w:rPr>
            </w:pPr>
            <w:r w:rsidRPr="00433FD2">
              <w:rPr>
                <w:b/>
                <w:sz w:val="14"/>
                <w:szCs w:val="14"/>
              </w:rPr>
              <w:t>С 1 января по 30 июня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4"/>
                <w:szCs w:val="14"/>
              </w:rPr>
            </w:pPr>
            <w:r w:rsidRPr="00433FD2">
              <w:rPr>
                <w:b/>
                <w:sz w:val="14"/>
                <w:szCs w:val="14"/>
              </w:rPr>
              <w:t>С 1 июля по 31 декабря</w:t>
            </w:r>
          </w:p>
        </w:tc>
      </w:tr>
      <w:tr w:rsidR="00003D84" w:rsidRPr="00433FD2" w:rsidTr="004E78A4">
        <w:trPr>
          <w:cantSplit/>
          <w:trHeight w:val="15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sz w:val="16"/>
                <w:szCs w:val="16"/>
              </w:rPr>
            </w:pPr>
            <w:r w:rsidRPr="00433FD2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47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84" w:rsidRPr="00433FD2" w:rsidRDefault="00003D84" w:rsidP="004E78A4">
            <w:pPr>
              <w:jc w:val="both"/>
              <w:rPr>
                <w:b/>
                <w:bCs/>
                <w:sz w:val="18"/>
                <w:szCs w:val="18"/>
              </w:rPr>
            </w:pPr>
            <w:r w:rsidRPr="00433FD2">
              <w:rPr>
                <w:b/>
                <w:bCs/>
                <w:sz w:val="18"/>
                <w:szCs w:val="18"/>
              </w:rPr>
              <w:t xml:space="preserve">На территории </w:t>
            </w:r>
            <w:proofErr w:type="spellStart"/>
            <w:r w:rsidRPr="00433FD2">
              <w:rPr>
                <w:b/>
                <w:bCs/>
                <w:sz w:val="18"/>
                <w:szCs w:val="18"/>
              </w:rPr>
              <w:t>Бриляковского</w:t>
            </w:r>
            <w:proofErr w:type="spellEnd"/>
            <w:r w:rsidRPr="00433FD2">
              <w:rPr>
                <w:b/>
                <w:bCs/>
                <w:sz w:val="18"/>
                <w:szCs w:val="18"/>
              </w:rPr>
              <w:t xml:space="preserve"> сельсовета Городецкого муниципального района Нижегородской области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rPr>
                <w:noProof/>
                <w:sz w:val="18"/>
                <w:szCs w:val="18"/>
              </w:rPr>
            </w:pPr>
            <w:r w:rsidRPr="007A2C18">
              <w:rPr>
                <w:sz w:val="18"/>
                <w:szCs w:val="18"/>
              </w:rPr>
              <w:t>Питьевая вода, руб./м</w:t>
            </w:r>
            <w:r w:rsidRPr="007A2C18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30,05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30,65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30,65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31,73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31,73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32,86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rPr>
                <w:sz w:val="18"/>
                <w:szCs w:val="18"/>
              </w:rPr>
            </w:pPr>
            <w:r w:rsidRPr="007A2C18">
              <w:rPr>
                <w:sz w:val="18"/>
                <w:szCs w:val="18"/>
              </w:rPr>
              <w:t>Питьевая вода, руб./м</w:t>
            </w:r>
            <w:r w:rsidRPr="007A2C18">
              <w:rPr>
                <w:sz w:val="18"/>
                <w:szCs w:val="18"/>
                <w:vertAlign w:val="superscript"/>
              </w:rPr>
              <w:t>3</w:t>
            </w:r>
          </w:p>
          <w:p w:rsidR="00003D84" w:rsidRPr="007A2C18" w:rsidRDefault="00003D84" w:rsidP="004E78A4">
            <w:pPr>
              <w:rPr>
                <w:sz w:val="18"/>
                <w:szCs w:val="18"/>
              </w:rPr>
            </w:pPr>
            <w:r w:rsidRPr="007A2C18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30,05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30,65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30,65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31,73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31,73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32,86</w:t>
            </w:r>
          </w:p>
        </w:tc>
      </w:tr>
      <w:tr w:rsidR="00003D84" w:rsidRPr="00433FD2" w:rsidTr="004E78A4">
        <w:trPr>
          <w:trHeight w:val="242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Водоотведение,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43,16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44,02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44,02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45,40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45,40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46,77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Водоотведение,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Население (с учетом НДС)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43,16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44,02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44,02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45,40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45,40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46,77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7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7A2C18">
              <w:rPr>
                <w:rFonts w:eastAsia="Calibri"/>
                <w:b/>
                <w:bCs/>
                <w:sz w:val="18"/>
                <w:szCs w:val="18"/>
              </w:rPr>
              <w:t xml:space="preserve">На территории </w:t>
            </w:r>
            <w:proofErr w:type="spellStart"/>
            <w:r w:rsidRPr="007A2C18">
              <w:rPr>
                <w:rFonts w:eastAsia="Calibri"/>
                <w:b/>
                <w:bCs/>
                <w:sz w:val="18"/>
                <w:szCs w:val="18"/>
              </w:rPr>
              <w:t>Смиркинского</w:t>
            </w:r>
            <w:proofErr w:type="spellEnd"/>
            <w:r w:rsidRPr="007A2C18">
              <w:rPr>
                <w:rFonts w:eastAsia="Calibri"/>
                <w:b/>
                <w:bCs/>
                <w:sz w:val="18"/>
                <w:szCs w:val="18"/>
              </w:rPr>
              <w:t xml:space="preserve"> сельсовета Городецкого муниципального района Нижегородской области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Питьевая вода,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46,16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47,08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47,08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48,73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48,73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50,46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2.2.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Питьевая вода,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Население (с учетом НДС)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46,16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47,08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47,08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48,73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48,73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50,46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2.3.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Водоотведение,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57,37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58,51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58,51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59,32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59,32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61,15</w:t>
            </w:r>
          </w:p>
        </w:tc>
      </w:tr>
      <w:tr w:rsidR="00003D84" w:rsidRPr="00433FD2" w:rsidTr="004E78A4">
        <w:trPr>
          <w:trHeight w:val="133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433FD2" w:rsidRDefault="00003D84" w:rsidP="004E78A4">
            <w:pPr>
              <w:jc w:val="center"/>
              <w:rPr>
                <w:b/>
                <w:bCs/>
                <w:sz w:val="16"/>
                <w:szCs w:val="16"/>
              </w:rPr>
            </w:pPr>
            <w:r w:rsidRPr="00433FD2">
              <w:rPr>
                <w:b/>
                <w:bCs/>
                <w:sz w:val="16"/>
                <w:szCs w:val="16"/>
              </w:rPr>
              <w:t>2.4.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Водоотведение, руб./м</w:t>
            </w:r>
            <w:r w:rsidRPr="007A2C18">
              <w:rPr>
                <w:rFonts w:eastAsia="Calibri"/>
                <w:bCs/>
                <w:sz w:val="18"/>
                <w:szCs w:val="18"/>
                <w:vertAlign w:val="superscript"/>
              </w:rPr>
              <w:t>3</w:t>
            </w:r>
          </w:p>
          <w:p w:rsidR="00003D84" w:rsidRPr="007A2C18" w:rsidRDefault="00003D84" w:rsidP="004E78A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7A2C18">
              <w:rPr>
                <w:rFonts w:eastAsia="Calibri"/>
                <w:bCs/>
                <w:sz w:val="18"/>
                <w:szCs w:val="18"/>
              </w:rPr>
              <w:t>Население (с учетом НДС)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57,37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58,51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58,51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59,32  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 xml:space="preserve">59,32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7A2C18" w:rsidRDefault="00003D84" w:rsidP="004E78A4">
            <w:pPr>
              <w:jc w:val="center"/>
              <w:rPr>
                <w:sz w:val="18"/>
                <w:szCs w:val="18"/>
                <w:highlight w:val="yellow"/>
              </w:rPr>
            </w:pPr>
            <w:r w:rsidRPr="007A2C18">
              <w:rPr>
                <w:sz w:val="18"/>
                <w:szCs w:val="18"/>
              </w:rPr>
              <w:t>61,15</w:t>
            </w:r>
          </w:p>
        </w:tc>
      </w:tr>
    </w:tbl>
    <w:p w:rsidR="00CB4A2B" w:rsidRPr="00CB4A2B" w:rsidRDefault="00CB4A2B" w:rsidP="00CB4A2B">
      <w:pPr>
        <w:spacing w:line="276" w:lineRule="auto"/>
        <w:jc w:val="right"/>
        <w:rPr>
          <w:szCs w:val="28"/>
        </w:rPr>
      </w:pPr>
      <w:r w:rsidRPr="00CB4A2B">
        <w:rPr>
          <w:szCs w:val="28"/>
        </w:rPr>
        <w:t>».</w:t>
      </w:r>
    </w:p>
    <w:p w:rsidR="00CB4A2B" w:rsidRPr="00CB4A2B" w:rsidRDefault="00CB4A2B" w:rsidP="00CB4A2B">
      <w:pPr>
        <w:spacing w:line="276" w:lineRule="auto"/>
        <w:jc w:val="both"/>
        <w:rPr>
          <w:szCs w:val="28"/>
        </w:rPr>
      </w:pPr>
      <w:r w:rsidRPr="00CB4A2B">
        <w:rPr>
          <w:b/>
          <w:i/>
          <w:szCs w:val="28"/>
        </w:rPr>
        <w:t>1.2.</w:t>
      </w:r>
      <w:r w:rsidRPr="00CB4A2B">
        <w:rPr>
          <w:szCs w:val="28"/>
        </w:rPr>
        <w:t xml:space="preserve"> </w:t>
      </w:r>
      <w:r w:rsidRPr="00CB4A2B">
        <w:rPr>
          <w:noProof/>
          <w:szCs w:val="28"/>
        </w:rPr>
        <w:t>Приложения 1</w:t>
      </w:r>
      <w:r w:rsidR="00C97600">
        <w:rPr>
          <w:noProof/>
          <w:szCs w:val="28"/>
        </w:rPr>
        <w:t xml:space="preserve"> </w:t>
      </w:r>
      <w:r w:rsidRPr="00CB4A2B">
        <w:rPr>
          <w:noProof/>
          <w:szCs w:val="28"/>
        </w:rPr>
        <w:t>-</w:t>
      </w:r>
      <w:r w:rsidR="00C97600">
        <w:rPr>
          <w:noProof/>
          <w:szCs w:val="28"/>
        </w:rPr>
        <w:t xml:space="preserve"> </w:t>
      </w:r>
      <w:r w:rsidRPr="00CB4A2B">
        <w:rPr>
          <w:noProof/>
          <w:szCs w:val="28"/>
        </w:rPr>
        <w:t xml:space="preserve">4 </w:t>
      </w:r>
      <w:r w:rsidRPr="00CB4A2B">
        <w:rPr>
          <w:szCs w:val="28"/>
        </w:rPr>
        <w:t xml:space="preserve">к решению изложить в новой редакции согласно </w:t>
      </w:r>
      <w:r w:rsidRPr="00CB4A2B">
        <w:rPr>
          <w:noProof/>
          <w:szCs w:val="28"/>
        </w:rPr>
        <w:t>Приложениям 1</w:t>
      </w:r>
      <w:r w:rsidR="00C97600">
        <w:rPr>
          <w:noProof/>
          <w:szCs w:val="28"/>
        </w:rPr>
        <w:t xml:space="preserve"> </w:t>
      </w:r>
      <w:r w:rsidRPr="00CB4A2B">
        <w:rPr>
          <w:noProof/>
          <w:szCs w:val="28"/>
        </w:rPr>
        <w:t>-</w:t>
      </w:r>
      <w:r w:rsidR="00C97600">
        <w:rPr>
          <w:noProof/>
          <w:szCs w:val="28"/>
        </w:rPr>
        <w:t xml:space="preserve"> </w:t>
      </w:r>
      <w:r w:rsidRPr="00CB4A2B">
        <w:rPr>
          <w:noProof/>
          <w:szCs w:val="28"/>
        </w:rPr>
        <w:t xml:space="preserve">4 </w:t>
      </w:r>
      <w:r w:rsidRPr="00CB4A2B">
        <w:rPr>
          <w:szCs w:val="28"/>
        </w:rPr>
        <w:t>к настоящему решению.</w:t>
      </w:r>
    </w:p>
    <w:p w:rsidR="00CB4A2B" w:rsidRPr="00CB4A2B" w:rsidRDefault="00CB4A2B" w:rsidP="00CB4A2B">
      <w:pPr>
        <w:spacing w:line="276" w:lineRule="auto"/>
        <w:ind w:firstLine="708"/>
        <w:jc w:val="both"/>
        <w:rPr>
          <w:szCs w:val="28"/>
        </w:rPr>
      </w:pPr>
      <w:r w:rsidRPr="00CB4A2B">
        <w:rPr>
          <w:b/>
          <w:szCs w:val="28"/>
        </w:rPr>
        <w:t xml:space="preserve">2. </w:t>
      </w:r>
      <w:r w:rsidRPr="00CB4A2B">
        <w:rPr>
          <w:szCs w:val="28"/>
        </w:rPr>
        <w:t>Настоящее решение</w:t>
      </w:r>
      <w:r w:rsidR="000D5301">
        <w:rPr>
          <w:szCs w:val="28"/>
        </w:rPr>
        <w:t xml:space="preserve"> вступает в силу с 1 января 2021</w:t>
      </w:r>
      <w:r w:rsidRPr="00CB4A2B">
        <w:rPr>
          <w:szCs w:val="28"/>
        </w:rPr>
        <w:t xml:space="preserve"> г.</w:t>
      </w:r>
    </w:p>
    <w:p w:rsidR="000C3EA3" w:rsidRPr="00CB4A2B" w:rsidRDefault="000C3EA3" w:rsidP="008B61B3">
      <w:pPr>
        <w:tabs>
          <w:tab w:val="left" w:pos="1897"/>
        </w:tabs>
        <w:rPr>
          <w:noProof/>
          <w:szCs w:val="28"/>
        </w:rPr>
      </w:pPr>
    </w:p>
    <w:p w:rsidR="005C2A3D" w:rsidRPr="000C3EA3" w:rsidRDefault="005C2A3D" w:rsidP="008B61B3">
      <w:pPr>
        <w:tabs>
          <w:tab w:val="left" w:pos="1897"/>
        </w:tabs>
        <w:rPr>
          <w:noProof/>
        </w:rPr>
      </w:pPr>
    </w:p>
    <w:p w:rsidR="007D25C7" w:rsidRPr="007D25C7" w:rsidRDefault="007D25C7" w:rsidP="008B61B3">
      <w:pPr>
        <w:pStyle w:val="ac"/>
        <w:ind w:firstLine="708"/>
      </w:pPr>
    </w:p>
    <w:p w:rsidR="00D72E5F" w:rsidRPr="00247A91" w:rsidRDefault="000D5301" w:rsidP="00D72E5F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D72E5F" w:rsidRPr="00247A91">
        <w:rPr>
          <w:szCs w:val="28"/>
        </w:rPr>
        <w:t xml:space="preserve"> службы</w:t>
      </w:r>
      <w:r w:rsidR="00D72E5F" w:rsidRPr="00247A91">
        <w:rPr>
          <w:szCs w:val="28"/>
        </w:rPr>
        <w:tab/>
      </w:r>
      <w:r w:rsidR="00D72E5F" w:rsidRPr="00247A91">
        <w:rPr>
          <w:szCs w:val="28"/>
        </w:rPr>
        <w:tab/>
      </w:r>
      <w:r w:rsidR="00D72E5F" w:rsidRPr="00247A91">
        <w:rPr>
          <w:szCs w:val="28"/>
        </w:rPr>
        <w:tab/>
      </w:r>
      <w:r w:rsidR="00D72E5F" w:rsidRPr="00247A91">
        <w:rPr>
          <w:szCs w:val="28"/>
        </w:rPr>
        <w:tab/>
        <w:t xml:space="preserve">                             </w:t>
      </w:r>
      <w:r w:rsidR="00D72E5F">
        <w:rPr>
          <w:szCs w:val="28"/>
        </w:rPr>
        <w:t xml:space="preserve"> </w:t>
      </w:r>
      <w:r w:rsidR="00D72E5F" w:rsidRPr="006279DE">
        <w:rPr>
          <w:szCs w:val="28"/>
        </w:rPr>
        <w:t xml:space="preserve"> </w:t>
      </w:r>
      <w:r>
        <w:rPr>
          <w:szCs w:val="28"/>
        </w:rPr>
        <w:t xml:space="preserve">          </w:t>
      </w:r>
      <w:proofErr w:type="spellStart"/>
      <w:r>
        <w:rPr>
          <w:szCs w:val="28"/>
        </w:rPr>
        <w:t>Ю.Л.Алешина</w:t>
      </w:r>
      <w:proofErr w:type="spellEnd"/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8B61B3" w:rsidRDefault="008B61B3" w:rsidP="003F7CA5">
      <w:pPr>
        <w:tabs>
          <w:tab w:val="left" w:pos="1897"/>
        </w:tabs>
        <w:spacing w:line="276" w:lineRule="auto"/>
        <w:rPr>
          <w:szCs w:val="28"/>
        </w:rPr>
      </w:pPr>
    </w:p>
    <w:p w:rsidR="000D5301" w:rsidRDefault="000D5301" w:rsidP="003F7CA5">
      <w:pPr>
        <w:tabs>
          <w:tab w:val="left" w:pos="1897"/>
        </w:tabs>
        <w:spacing w:line="276" w:lineRule="auto"/>
        <w:rPr>
          <w:szCs w:val="28"/>
        </w:rPr>
      </w:pPr>
    </w:p>
    <w:p w:rsidR="008B61B3" w:rsidRDefault="008B61B3" w:rsidP="003F7CA5">
      <w:pPr>
        <w:tabs>
          <w:tab w:val="left" w:pos="1897"/>
        </w:tabs>
        <w:spacing w:line="276" w:lineRule="auto"/>
        <w:rPr>
          <w:szCs w:val="28"/>
        </w:rPr>
      </w:pPr>
    </w:p>
    <w:p w:rsidR="00003D84" w:rsidRDefault="00003D8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03D84" w:rsidRDefault="00003D84" w:rsidP="003F7CA5">
      <w:pPr>
        <w:tabs>
          <w:tab w:val="left" w:pos="1897"/>
        </w:tabs>
        <w:spacing w:line="276" w:lineRule="auto"/>
        <w:rPr>
          <w:szCs w:val="28"/>
        </w:rPr>
      </w:pPr>
    </w:p>
    <w:p w:rsidR="008B61B3" w:rsidRDefault="008B61B3" w:rsidP="003F7CA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CB4A2B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024EC6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44670D">
              <w:t>от</w:t>
            </w:r>
            <w:r w:rsidR="008B61B3" w:rsidRPr="0044670D">
              <w:t xml:space="preserve"> </w:t>
            </w:r>
            <w:r w:rsidR="00E3626F">
              <w:t xml:space="preserve">1 декабря </w:t>
            </w:r>
            <w:r w:rsidR="000D5301" w:rsidRPr="0044670D">
              <w:t>2020</w:t>
            </w:r>
            <w:r w:rsidR="00F1607E" w:rsidRPr="0044670D">
              <w:t xml:space="preserve"> </w:t>
            </w:r>
            <w:r w:rsidR="00CC03DF" w:rsidRPr="0044670D">
              <w:t>г.</w:t>
            </w:r>
            <w:r w:rsidRPr="0044670D">
              <w:t xml:space="preserve"> №</w:t>
            </w:r>
            <w:r w:rsidR="006B0802" w:rsidRPr="00D74902">
              <w:t xml:space="preserve"> </w:t>
            </w:r>
            <w:r w:rsidR="005D1187">
              <w:t>49/13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024EC6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024EC6" w:rsidP="005C2A3D">
            <w:pPr>
              <w:ind w:left="3552"/>
              <w:jc w:val="center"/>
            </w:pPr>
            <w:r>
              <w:t>от 18</w:t>
            </w:r>
            <w:r w:rsidR="0056238E" w:rsidRPr="0056238E">
              <w:t xml:space="preserve">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53</w:t>
            </w:r>
            <w:r w:rsidR="0056238E">
              <w:t>/</w:t>
            </w:r>
            <w:r w:rsidR="00CB4A2B">
              <w:t>61</w:t>
            </w:r>
          </w:p>
        </w:tc>
      </w:tr>
      <w:tr w:rsidR="00CB4A2B" w:rsidRPr="006161EA" w:rsidTr="00CB4A2B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B4A2B" w:rsidRPr="00480F88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B4A2B" w:rsidRDefault="00CB4A2B" w:rsidP="00CB4A2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потребителям на территории </w:t>
            </w:r>
            <w:proofErr w:type="spellStart"/>
            <w:r w:rsidRPr="002E6F45">
              <w:rPr>
                <w:b/>
                <w:bCs/>
                <w:sz w:val="24"/>
                <w:szCs w:val="24"/>
                <w:lang w:eastAsia="en-US"/>
              </w:rPr>
              <w:t>Бриляковского</w:t>
            </w:r>
            <w:proofErr w:type="spellEnd"/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 сельсовета Городецкого муниципального района Нижегородской области</w:t>
            </w:r>
          </w:p>
          <w:p w:rsidR="00CB4A2B" w:rsidRPr="002E6F45" w:rsidRDefault="00CB4A2B" w:rsidP="00CB4A2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B4A2B" w:rsidRDefault="00CB4A2B" w:rsidP="004138A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</w:p>
    <w:tbl>
      <w:tblPr>
        <w:tblW w:w="10064" w:type="dxa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54"/>
        <w:gridCol w:w="23"/>
        <w:gridCol w:w="889"/>
        <w:gridCol w:w="942"/>
        <w:gridCol w:w="58"/>
        <w:gridCol w:w="553"/>
        <w:gridCol w:w="546"/>
        <w:gridCol w:w="974"/>
        <w:gridCol w:w="231"/>
        <w:gridCol w:w="823"/>
        <w:gridCol w:w="71"/>
        <w:gridCol w:w="421"/>
        <w:gridCol w:w="184"/>
        <w:gridCol w:w="1495"/>
      </w:tblGrid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003D84" w:rsidRPr="00003D84" w:rsidTr="00003D84">
        <w:trPr>
          <w:trHeight w:val="462"/>
          <w:tblCellSpacing w:w="5" w:type="nil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</w:t>
            </w:r>
            <w:proofErr w:type="gramStart"/>
            <w:r w:rsidRPr="00003D84">
              <w:rPr>
                <w:sz w:val="20"/>
              </w:rPr>
              <w:t>регулируемой</w:t>
            </w:r>
            <w:proofErr w:type="gramEnd"/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организации (ИНН)</w:t>
            </w:r>
          </w:p>
        </w:tc>
        <w:tc>
          <w:tcPr>
            <w:tcW w:w="721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003D84">
              <w:rPr>
                <w:bCs/>
                <w:sz w:val="20"/>
              </w:rPr>
              <w:t>МУНИЦИПАЛЬНОЕ УНИТАРНОЕ ПРЕДПРИЯТИЕ «ЖИЛИЩНО-КОММУНАЛЬНОЕ ХОЗЯЙСТВО «СЕВЕРНЫЙ»</w:t>
            </w:r>
            <w:r w:rsidRPr="00003D84">
              <w:rPr>
                <w:sz w:val="20"/>
              </w:rPr>
              <w:t xml:space="preserve"> </w:t>
            </w:r>
            <w:r w:rsidRPr="00003D84">
              <w:rPr>
                <w:bCs/>
                <w:sz w:val="20"/>
              </w:rPr>
              <w:t>(ИНН 5248036146)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721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4E7877">
              <w:rPr>
                <w:sz w:val="20"/>
              </w:rPr>
              <w:t xml:space="preserve">606534, Нижегородская область, Городецкий муниципальный район, </w:t>
            </w:r>
            <w:r>
              <w:rPr>
                <w:sz w:val="20"/>
              </w:rPr>
              <w:br/>
            </w:r>
            <w:r w:rsidRPr="004E7877">
              <w:rPr>
                <w:sz w:val="20"/>
              </w:rPr>
              <w:t>с. Бриляково, ул. Мира д. 13</w:t>
            </w:r>
          </w:p>
        </w:tc>
      </w:tr>
      <w:tr w:rsidR="00003D84" w:rsidRPr="00003D84" w:rsidTr="00003D84">
        <w:trPr>
          <w:trHeight w:val="376"/>
          <w:tblCellSpacing w:w="5" w:type="nil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  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721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2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721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003D8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 xml:space="preserve">2. Объем подачи воды 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sz w:val="20"/>
              </w:rPr>
              <w:t>Подано воды всего,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  <w:vertAlign w:val="superscript"/>
              </w:rPr>
              <w:t>3</w:t>
            </w:r>
            <w:r w:rsidRPr="00003D84">
              <w:rPr>
                <w:sz w:val="20"/>
              </w:rPr>
              <w:t xml:space="preserve"> в том числе: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46,69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46,69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46,69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населению,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40,20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40,20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40,20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3,58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3,58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3,58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993,10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993,10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239,95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239,95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24,98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24,98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color w:val="000000"/>
                <w:sz w:val="20"/>
              </w:rPr>
              <w:t>1 258,02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color w:val="000000"/>
                <w:sz w:val="20"/>
              </w:rPr>
              <w:t>1 258,02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1 022,48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1 022,48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244,67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244,67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26,98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26,98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1294,13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1294,13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1 060,91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1 060,91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250,95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250,95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29,36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6D4DC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29,36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1 341,21</w:t>
            </w:r>
            <w:r w:rsidRPr="00003D84">
              <w:rPr>
                <w:color w:val="000000"/>
                <w:sz w:val="20"/>
              </w:rPr>
              <w:tab/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1 341,21</w:t>
            </w:r>
            <w:r w:rsidRPr="00003D84">
              <w:rPr>
                <w:color w:val="000000"/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bCs/>
                <w:color w:val="000000"/>
                <w:sz w:val="20"/>
              </w:rPr>
            </w:pPr>
            <w:r w:rsidRPr="00003D84">
              <w:rPr>
                <w:bCs/>
                <w:color w:val="000000"/>
                <w:sz w:val="20"/>
              </w:rPr>
              <w:t>3 893,37</w:t>
            </w:r>
            <w:r w:rsidRPr="00003D84">
              <w:rPr>
                <w:bCs/>
                <w:color w:val="000000"/>
                <w:sz w:val="20"/>
              </w:rPr>
              <w:tab/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bCs/>
                <w:color w:val="000000"/>
                <w:sz w:val="20"/>
              </w:rPr>
            </w:pPr>
            <w:r w:rsidRPr="00003D84">
              <w:rPr>
                <w:bCs/>
                <w:color w:val="000000"/>
                <w:sz w:val="20"/>
              </w:rPr>
              <w:t>3 893,37</w:t>
            </w:r>
            <w:r w:rsidRPr="00003D84">
              <w:rPr>
                <w:bCs/>
                <w:color w:val="000000"/>
                <w:sz w:val="20"/>
              </w:rPr>
              <w:tab/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</w:t>
            </w:r>
            <w:r w:rsidRPr="00003D84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158,99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158,99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158,99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6D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158,99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162,12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162,12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162,12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162,12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166,28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166,28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166,28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166,28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487,40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487,40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88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  <w:r w:rsidRPr="00003D8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003D84">
              <w:rPr>
                <w:i/>
                <w:sz w:val="20"/>
              </w:rPr>
              <w:t>энергетической</w:t>
            </w:r>
            <w:proofErr w:type="gramEnd"/>
            <w:r w:rsidRPr="00003D84">
              <w:rPr>
                <w:i/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003D84">
              <w:rPr>
                <w:sz w:val="20"/>
              </w:rPr>
              <w:t xml:space="preserve">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1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7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7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Наименование показателя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003D84">
              <w:rPr>
                <w:sz w:val="20"/>
              </w:rPr>
              <w:t>Ед</w:t>
            </w:r>
            <w:proofErr w:type="gramStart"/>
            <w:r w:rsidRPr="00003D84">
              <w:rPr>
                <w:sz w:val="20"/>
              </w:rPr>
              <w:t>.и</w:t>
            </w:r>
            <w:proofErr w:type="gramEnd"/>
            <w:r w:rsidRPr="00003D84">
              <w:rPr>
                <w:sz w:val="20"/>
              </w:rPr>
              <w:t>зм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14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качества воды</w:t>
            </w:r>
          </w:p>
        </w:tc>
      </w:tr>
      <w:tr w:rsidR="00003D84" w:rsidRPr="00003D84" w:rsidTr="00003D84">
        <w:trPr>
          <w:trHeight w:val="1399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040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76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003D84" w:rsidRPr="00003D84" w:rsidTr="00003D84">
        <w:trPr>
          <w:trHeight w:val="84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ед./</w:t>
            </w:r>
            <w:proofErr w:type="gramStart"/>
            <w:r w:rsidRPr="00003D84">
              <w:rPr>
                <w:sz w:val="20"/>
              </w:rPr>
              <w:t>км</w:t>
            </w:r>
            <w:proofErr w:type="gramEnd"/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  <w:tc>
          <w:tcPr>
            <w:tcW w:w="14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энергетической эффективности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  <w:tc>
          <w:tcPr>
            <w:tcW w:w="14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</w:tr>
      <w:tr w:rsidR="00003D84" w:rsidRPr="00003D84" w:rsidTr="00003D84">
        <w:trPr>
          <w:trHeight w:val="706"/>
          <w:tblCellSpacing w:w="5" w:type="nil"/>
        </w:trPr>
        <w:tc>
          <w:tcPr>
            <w:tcW w:w="376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5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1,41</w:t>
            </w:r>
          </w:p>
        </w:tc>
        <w:tc>
          <w:tcPr>
            <w:tcW w:w="14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1,41</w:t>
            </w:r>
          </w:p>
        </w:tc>
        <w:tc>
          <w:tcPr>
            <w:tcW w:w="14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1,41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766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51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9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531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01.01.2019 по 31.12.2019</w:t>
            </w:r>
          </w:p>
        </w:tc>
        <w:tc>
          <w:tcPr>
            <w:tcW w:w="474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1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01.01.2020 по 31.12.2020</w:t>
            </w:r>
          </w:p>
        </w:tc>
        <w:tc>
          <w:tcPr>
            <w:tcW w:w="474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1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За период с 01.01.2021 по 31.12.2021 </w:t>
            </w:r>
          </w:p>
        </w:tc>
        <w:tc>
          <w:tcPr>
            <w:tcW w:w="474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1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Итого эффективность производственной программы за весь период реализации с 01.01.2019  по 31.12.2021</w:t>
            </w:r>
          </w:p>
        </w:tc>
        <w:tc>
          <w:tcPr>
            <w:tcW w:w="474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/>
                <w:sz w:val="20"/>
              </w:rPr>
              <w:t xml:space="preserve">                         производственной программы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478"/>
          <w:tblCellSpacing w:w="5" w:type="nil"/>
        </w:trPr>
        <w:tc>
          <w:tcPr>
            <w:tcW w:w="838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тыс. руб.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8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1 417,01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8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1 456,26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8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1 507,92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8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1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4 381,19</w:t>
            </w:r>
          </w:p>
        </w:tc>
      </w:tr>
      <w:tr w:rsidR="00003D84" w:rsidRPr="00003D84" w:rsidTr="00003D84">
        <w:trPr>
          <w:trHeight w:val="421"/>
          <w:tblCellSpacing w:w="5" w:type="nil"/>
        </w:trPr>
        <w:tc>
          <w:tcPr>
            <w:tcW w:w="1006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372"/>
          <w:tblCellSpacing w:w="5" w:type="nil"/>
        </w:trPr>
        <w:tc>
          <w:tcPr>
            <w:tcW w:w="789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9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Объем подачи воды, 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.к</w:t>
            </w:r>
            <w:proofErr w:type="gramEnd"/>
            <w:r w:rsidRPr="00003D84">
              <w:rPr>
                <w:sz w:val="20"/>
              </w:rPr>
              <w:t>уб.м</w:t>
            </w:r>
            <w:proofErr w:type="spellEnd"/>
          </w:p>
        </w:tc>
        <w:tc>
          <w:tcPr>
            <w:tcW w:w="2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43,87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9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1 106,74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9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237,87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9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1 344,61</w:t>
            </w:r>
          </w:p>
        </w:tc>
      </w:tr>
    </w:tbl>
    <w:p w:rsidR="005B5EBD" w:rsidRPr="005B5EBD" w:rsidRDefault="0056238E" w:rsidP="00003D84">
      <w:pPr>
        <w:jc w:val="right"/>
        <w:rPr>
          <w:sz w:val="20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024EC6" w:rsidTr="00982BA9">
        <w:trPr>
          <w:gridAfter w:val="1"/>
          <w:wAfter w:w="11" w:type="dxa"/>
        </w:trPr>
        <w:tc>
          <w:tcPr>
            <w:tcW w:w="528" w:type="dxa"/>
          </w:tcPr>
          <w:p w:rsidR="00024EC6" w:rsidRDefault="00024EC6" w:rsidP="00982BA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024EC6" w:rsidRDefault="00024EC6" w:rsidP="00982BA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024EC6" w:rsidRDefault="00024EC6" w:rsidP="00982BA9">
            <w:pPr>
              <w:ind w:left="3552"/>
              <w:jc w:val="center"/>
            </w:pPr>
            <w:r>
              <w:t>ПРИЛОЖЕНИЕ 2</w:t>
            </w:r>
          </w:p>
          <w:p w:rsidR="00024EC6" w:rsidRDefault="00024EC6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B61B3" w:rsidRDefault="008B61B3" w:rsidP="008B61B3">
            <w:pPr>
              <w:ind w:left="3552"/>
              <w:jc w:val="center"/>
            </w:pPr>
            <w:r w:rsidRPr="0044670D">
              <w:t xml:space="preserve">от </w:t>
            </w:r>
            <w:r w:rsidR="00E3626F">
              <w:t xml:space="preserve">1 декабря </w:t>
            </w:r>
            <w:r w:rsidRPr="0044670D">
              <w:t>20</w:t>
            </w:r>
            <w:r w:rsidR="000D5301" w:rsidRPr="0044670D">
              <w:t>20</w:t>
            </w:r>
            <w:r w:rsidRPr="0044670D">
              <w:t xml:space="preserve"> г. №</w:t>
            </w:r>
            <w:r w:rsidRPr="00D74902">
              <w:t xml:space="preserve"> </w:t>
            </w:r>
            <w:r w:rsidR="005D1187">
              <w:t>49/13</w:t>
            </w:r>
          </w:p>
          <w:p w:rsidR="00024EC6" w:rsidRDefault="00024EC6" w:rsidP="00982BA9">
            <w:pPr>
              <w:ind w:left="3552"/>
              <w:jc w:val="center"/>
            </w:pPr>
          </w:p>
          <w:p w:rsidR="00024EC6" w:rsidRDefault="00024EC6" w:rsidP="00982BA9">
            <w:pPr>
              <w:ind w:left="3552"/>
              <w:jc w:val="center"/>
            </w:pPr>
            <w:r>
              <w:t>«ПРИЛОЖЕНИЕ 2</w:t>
            </w:r>
          </w:p>
          <w:p w:rsidR="00024EC6" w:rsidRDefault="00024EC6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24EC6" w:rsidRPr="001D06AF" w:rsidRDefault="00024EC6" w:rsidP="00982BA9">
            <w:pPr>
              <w:ind w:left="3552"/>
              <w:jc w:val="center"/>
            </w:pPr>
            <w:r>
              <w:t>от 18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53/</w:t>
            </w:r>
            <w:r w:rsidR="00CB4A2B">
              <w:t>61</w:t>
            </w:r>
          </w:p>
        </w:tc>
      </w:tr>
      <w:tr w:rsidR="00024EC6" w:rsidRPr="006161EA" w:rsidTr="00982BA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24EC6" w:rsidRDefault="00024EC6" w:rsidP="00982B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B4A2B" w:rsidRPr="009D2FE1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на территории </w:t>
            </w:r>
            <w:proofErr w:type="spellStart"/>
            <w:r w:rsidRPr="002E6F45">
              <w:rPr>
                <w:b/>
                <w:bCs/>
                <w:sz w:val="24"/>
                <w:szCs w:val="24"/>
                <w:lang w:eastAsia="en-US"/>
              </w:rPr>
              <w:t>Бриляковского</w:t>
            </w:r>
            <w:proofErr w:type="spellEnd"/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 сельсовета Городецкого муниципального района Нижегородской области</w:t>
            </w:r>
          </w:p>
          <w:p w:rsidR="00024EC6" w:rsidRPr="00C15EF7" w:rsidRDefault="00024EC6" w:rsidP="00982BA9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03D84" w:rsidRPr="00003D84" w:rsidRDefault="00CB4A2B" w:rsidP="00003D8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  <w:r w:rsidR="005B5EBD">
        <w:rPr>
          <w:szCs w:val="28"/>
          <w:lang w:eastAsia="en-US"/>
        </w:rPr>
        <w:t xml:space="preserve">                         </w:t>
      </w:r>
    </w:p>
    <w:tbl>
      <w:tblPr>
        <w:tblW w:w="10006" w:type="dxa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8"/>
        <w:gridCol w:w="22"/>
        <w:gridCol w:w="746"/>
        <w:gridCol w:w="299"/>
        <w:gridCol w:w="704"/>
        <w:gridCol w:w="43"/>
        <w:gridCol w:w="573"/>
        <w:gridCol w:w="617"/>
        <w:gridCol w:w="872"/>
        <w:gridCol w:w="105"/>
        <w:gridCol w:w="348"/>
        <w:gridCol w:w="183"/>
        <w:gridCol w:w="429"/>
        <w:gridCol w:w="452"/>
        <w:gridCol w:w="147"/>
        <w:gridCol w:w="1338"/>
      </w:tblGrid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003D84" w:rsidRPr="00003D84" w:rsidTr="00003D84">
        <w:trPr>
          <w:trHeight w:val="575"/>
          <w:tblCellSpacing w:w="5" w:type="nil"/>
        </w:trPr>
        <w:tc>
          <w:tcPr>
            <w:tcW w:w="3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</w:t>
            </w:r>
            <w:proofErr w:type="gramStart"/>
            <w:r w:rsidRPr="00003D84">
              <w:rPr>
                <w:sz w:val="20"/>
              </w:rPr>
              <w:t>регулируемой</w:t>
            </w:r>
            <w:proofErr w:type="gramEnd"/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организации (ИНН)</w:t>
            </w:r>
          </w:p>
        </w:tc>
        <w:tc>
          <w:tcPr>
            <w:tcW w:w="68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003D84">
              <w:rPr>
                <w:bCs/>
                <w:sz w:val="20"/>
              </w:rPr>
              <w:t>МУНИЦИПАЛЬНОЕ УНИТАРНОЕ ПРЕДПРИЯТИЕ «ЖИЛИЩНО-КОММУНАЛЬНОЕ ХОЗЯЙСТВО «СЕВЕРНЫЙ»</w:t>
            </w:r>
            <w:r w:rsidRPr="00003D84">
              <w:rPr>
                <w:sz w:val="20"/>
              </w:rPr>
              <w:t xml:space="preserve"> </w:t>
            </w:r>
            <w:r w:rsidRPr="00003D84">
              <w:rPr>
                <w:bCs/>
                <w:sz w:val="20"/>
              </w:rPr>
              <w:t>(ИНН 5248036146)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3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8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4E7877">
              <w:rPr>
                <w:sz w:val="20"/>
              </w:rPr>
              <w:t xml:space="preserve">606534, Нижегородская область, Городецкий муниципальный район, </w:t>
            </w:r>
            <w:r>
              <w:rPr>
                <w:sz w:val="20"/>
              </w:rPr>
              <w:br/>
            </w:r>
            <w:r w:rsidRPr="004E7877">
              <w:rPr>
                <w:sz w:val="20"/>
              </w:rPr>
              <w:t>с. Бриляково, ул. Мира д. 13</w:t>
            </w:r>
          </w:p>
        </w:tc>
      </w:tr>
      <w:tr w:rsidR="00003D84" w:rsidRPr="00003D84" w:rsidTr="00003D84">
        <w:trPr>
          <w:trHeight w:val="565"/>
          <w:tblCellSpacing w:w="5" w:type="nil"/>
        </w:trPr>
        <w:tc>
          <w:tcPr>
            <w:tcW w:w="3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  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8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3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87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003D8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 год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 год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 год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sz w:val="20"/>
              </w:rPr>
              <w:t>Принято сточных вод  всего,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  <w:vertAlign w:val="superscript"/>
              </w:rPr>
              <w:t>3</w:t>
            </w:r>
            <w:r w:rsidRPr="00003D84">
              <w:rPr>
                <w:sz w:val="20"/>
              </w:rPr>
              <w:t xml:space="preserve"> в том числе: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население,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31,96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31,96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31,96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2,91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5,63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5,63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5,63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456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>Пропущено через очистные сооружения,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</w:rPr>
              <w:t>3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40,49</w:t>
            </w:r>
          </w:p>
        </w:tc>
      </w:tr>
      <w:tr w:rsidR="00003D84" w:rsidRPr="00003D84" w:rsidTr="00003D84">
        <w:trPr>
          <w:trHeight w:val="253"/>
          <w:tblCellSpacing w:w="5" w:type="nil"/>
        </w:trPr>
        <w:tc>
          <w:tcPr>
            <w:tcW w:w="4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5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5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949,34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949,34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293,94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293,94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90,85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90,85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Расходы, связанные с оплатой </w:t>
            </w:r>
            <w:r w:rsidRPr="00003D84">
              <w:rPr>
                <w:sz w:val="20"/>
              </w:rPr>
              <w:lastRenderedPageBreak/>
              <w:t>налогов и сборов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с 01.01.2019 по </w:t>
            </w:r>
            <w:r w:rsidRPr="00003D84">
              <w:rPr>
                <w:sz w:val="20"/>
              </w:rPr>
              <w:lastRenderedPageBreak/>
              <w:t xml:space="preserve">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17,65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17,65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Итого на период 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1351,78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1351,78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970,12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970,12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299,73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299,73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90,85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90,85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28,30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28,30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1389,00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1389,00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996,36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996,36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307,41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307,41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415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28,86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28,86</w:t>
            </w:r>
          </w:p>
        </w:tc>
      </w:tr>
      <w:tr w:rsidR="00003D84" w:rsidRPr="00003D84" w:rsidTr="00003D84">
        <w:trPr>
          <w:trHeight w:val="216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1 332,64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1 332,64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4 073,42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4 073,42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  </w:t>
            </w:r>
            <w:r w:rsidRPr="00003D8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003D84">
              <w:rPr>
                <w:sz w:val="20"/>
              </w:rPr>
              <w:t xml:space="preserve">              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5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5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413,31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413,31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413,31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413,31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421,45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421,45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421,45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421,45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432,25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432,25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432,25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432,25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1 267,01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1 267,01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003D84">
              <w:rPr>
                <w:sz w:val="20"/>
              </w:rPr>
              <w:t xml:space="preserve">          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5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График реализации </w:t>
            </w:r>
            <w:r w:rsidRPr="00003D84">
              <w:rPr>
                <w:sz w:val="20"/>
              </w:rPr>
              <w:lastRenderedPageBreak/>
              <w:t>мероприятия</w:t>
            </w:r>
          </w:p>
        </w:tc>
        <w:tc>
          <w:tcPr>
            <w:tcW w:w="35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Источники финансирования,  тыс. руб.        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5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4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  <w:r w:rsidRPr="00003D8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003D84">
              <w:rPr>
                <w:i/>
                <w:sz w:val="20"/>
              </w:rPr>
              <w:t>энергетической</w:t>
            </w:r>
            <w:proofErr w:type="gramEnd"/>
            <w:r w:rsidRPr="00003D84">
              <w:rPr>
                <w:i/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эффективности</w:t>
            </w:r>
            <w:r w:rsidRPr="00003D84">
              <w:rPr>
                <w:sz w:val="20"/>
              </w:rPr>
              <w:t xml:space="preserve">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5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5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5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5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5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4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534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Наименование показателя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003D84">
              <w:rPr>
                <w:sz w:val="20"/>
              </w:rPr>
              <w:t>Ед</w:t>
            </w:r>
            <w:proofErr w:type="gramStart"/>
            <w:r w:rsidRPr="00003D84">
              <w:rPr>
                <w:sz w:val="20"/>
              </w:rPr>
              <w:t>.и</w:t>
            </w:r>
            <w:proofErr w:type="gramEnd"/>
            <w:r w:rsidRPr="00003D84">
              <w:rPr>
                <w:sz w:val="20"/>
              </w:rPr>
              <w:t>зм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159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01.01.2019 по 31.12.2019 год</w:t>
            </w:r>
          </w:p>
        </w:tc>
        <w:tc>
          <w:tcPr>
            <w:tcW w:w="155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01.01.2020 по 31.12.2020 год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01.01.2021 по 31.12.2021 год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очистки сточных вод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21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21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21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21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ед./</w:t>
            </w:r>
            <w:proofErr w:type="gramStart"/>
            <w:r w:rsidRPr="00003D84">
              <w:rPr>
                <w:sz w:val="20"/>
              </w:rPr>
              <w:t>км</w:t>
            </w:r>
            <w:proofErr w:type="gramEnd"/>
          </w:p>
        </w:tc>
        <w:tc>
          <w:tcPr>
            <w:tcW w:w="1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06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энергетической эффективности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9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и очистки сточных вод, на единицу объема сточных вод</w:t>
            </w:r>
          </w:p>
        </w:tc>
        <w:tc>
          <w:tcPr>
            <w:tcW w:w="161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0,14</w:t>
            </w:r>
          </w:p>
        </w:tc>
        <w:tc>
          <w:tcPr>
            <w:tcW w:w="121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0,14</w:t>
            </w:r>
          </w:p>
        </w:tc>
        <w:tc>
          <w:tcPr>
            <w:tcW w:w="133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0,14</w:t>
            </w:r>
          </w:p>
        </w:tc>
      </w:tr>
      <w:tr w:rsidR="00003D84" w:rsidRPr="00003D84" w:rsidTr="00003D84">
        <w:trPr>
          <w:trHeight w:val="311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5515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49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49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15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491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15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491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06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003D84" w:rsidRPr="00003D84" w:rsidTr="00003D84">
        <w:trPr>
          <w:trHeight w:val="479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тыс. руб.  </w:t>
            </w:r>
          </w:p>
        </w:tc>
      </w:tr>
      <w:tr w:rsidR="00003D84" w:rsidRPr="00003D84" w:rsidTr="00003D84">
        <w:trPr>
          <w:trHeight w:val="311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1 765,08</w:t>
            </w:r>
          </w:p>
        </w:tc>
      </w:tr>
      <w:tr w:rsidR="00003D84" w:rsidRPr="00003D84" w:rsidTr="00003D84">
        <w:trPr>
          <w:trHeight w:val="323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1 810,45</w:t>
            </w:r>
          </w:p>
        </w:tc>
      </w:tr>
      <w:tr w:rsidR="00003D84" w:rsidRPr="00003D84" w:rsidTr="00003D84">
        <w:trPr>
          <w:trHeight w:val="311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1 866,12</w:t>
            </w:r>
          </w:p>
        </w:tc>
      </w:tr>
      <w:tr w:rsidR="00003D84" w:rsidRPr="00003D84" w:rsidTr="00003D84">
        <w:trPr>
          <w:trHeight w:val="323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Итого: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5 441,65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0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 xml:space="preserve"> </w:t>
            </w:r>
            <w:r w:rsidRPr="00003D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   За период с 01.01.2019 по 31.12.2019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Объем принятых сточных вод, 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.к</w:t>
            </w:r>
            <w:proofErr w:type="gramEnd"/>
            <w:r w:rsidRPr="00003D84">
              <w:rPr>
                <w:sz w:val="20"/>
              </w:rPr>
              <w:t>уб.м</w:t>
            </w:r>
            <w:proofErr w:type="spellEnd"/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36,74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189,58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1 426,98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1616,56</w:t>
            </w:r>
          </w:p>
        </w:tc>
      </w:tr>
    </w:tbl>
    <w:p w:rsidR="00B6071B" w:rsidRPr="005B5EBD" w:rsidRDefault="005B5EBD" w:rsidP="00003D84">
      <w:pPr>
        <w:tabs>
          <w:tab w:val="left" w:pos="6495"/>
        </w:tabs>
        <w:jc w:val="right"/>
        <w:rPr>
          <w:szCs w:val="28"/>
          <w:lang w:eastAsia="en-US"/>
        </w:rPr>
      </w:pPr>
      <w:r w:rsidRPr="005B5EBD">
        <w:rPr>
          <w:szCs w:val="28"/>
          <w:lang w:eastAsia="en-US"/>
        </w:rPr>
        <w:t>».</w:t>
      </w: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4138AF" w:rsidRDefault="004138AF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003D84" w:rsidRDefault="00003D84" w:rsidP="0056238E">
      <w:pPr>
        <w:tabs>
          <w:tab w:val="left" w:pos="6495"/>
        </w:tabs>
        <w:rPr>
          <w:sz w:val="20"/>
          <w:lang w:eastAsia="en-US"/>
        </w:rPr>
      </w:pPr>
    </w:p>
    <w:p w:rsidR="00003D84" w:rsidRDefault="00003D84" w:rsidP="0056238E">
      <w:pPr>
        <w:tabs>
          <w:tab w:val="left" w:pos="6495"/>
        </w:tabs>
        <w:rPr>
          <w:sz w:val="20"/>
          <w:lang w:eastAsia="en-US"/>
        </w:rPr>
      </w:pPr>
    </w:p>
    <w:p w:rsidR="00003D84" w:rsidRDefault="00003D84" w:rsidP="0056238E">
      <w:pPr>
        <w:tabs>
          <w:tab w:val="left" w:pos="6495"/>
        </w:tabs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B6071B" w:rsidTr="00982BA9">
        <w:trPr>
          <w:gridAfter w:val="1"/>
          <w:wAfter w:w="11" w:type="dxa"/>
        </w:trPr>
        <w:tc>
          <w:tcPr>
            <w:tcW w:w="528" w:type="dxa"/>
          </w:tcPr>
          <w:p w:rsidR="00B6071B" w:rsidRDefault="00B6071B" w:rsidP="00982BA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B6071B" w:rsidRDefault="00B6071B" w:rsidP="00982BA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B6071B" w:rsidRDefault="00B6071B" w:rsidP="00982BA9">
            <w:pPr>
              <w:ind w:left="3552"/>
              <w:jc w:val="center"/>
            </w:pPr>
            <w:r>
              <w:t>ПРИЛОЖЕНИЕ 3</w:t>
            </w:r>
          </w:p>
          <w:p w:rsidR="00B6071B" w:rsidRDefault="00B6071B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B61B3" w:rsidRDefault="000D5301" w:rsidP="008B61B3">
            <w:pPr>
              <w:ind w:left="3552"/>
              <w:jc w:val="center"/>
            </w:pPr>
            <w:r w:rsidRPr="0044670D">
              <w:t xml:space="preserve">от </w:t>
            </w:r>
            <w:r w:rsidR="00E3626F">
              <w:t xml:space="preserve">1 декабря </w:t>
            </w:r>
            <w:r w:rsidRPr="0044670D">
              <w:t>2020</w:t>
            </w:r>
            <w:r w:rsidR="008B61B3" w:rsidRPr="0044670D">
              <w:t xml:space="preserve"> г. №</w:t>
            </w:r>
            <w:r w:rsidR="008B61B3" w:rsidRPr="00D74902">
              <w:t xml:space="preserve"> </w:t>
            </w:r>
            <w:r w:rsidR="005D1187">
              <w:t>49/13</w:t>
            </w:r>
          </w:p>
          <w:p w:rsidR="00B6071B" w:rsidRDefault="00B6071B" w:rsidP="00982BA9">
            <w:pPr>
              <w:ind w:left="3552"/>
              <w:jc w:val="center"/>
            </w:pPr>
          </w:p>
          <w:p w:rsidR="00B6071B" w:rsidRDefault="00B6071B" w:rsidP="00982BA9">
            <w:pPr>
              <w:ind w:left="3552"/>
              <w:jc w:val="center"/>
            </w:pPr>
            <w:r>
              <w:t>«ПРИЛОЖЕНИЕ 3</w:t>
            </w:r>
          </w:p>
          <w:p w:rsidR="00B6071B" w:rsidRDefault="00B6071B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B6071B" w:rsidRPr="001D06AF" w:rsidRDefault="00B6071B" w:rsidP="00982BA9">
            <w:pPr>
              <w:ind w:left="3552"/>
              <w:jc w:val="center"/>
            </w:pPr>
            <w:r>
              <w:t>от 18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53/</w:t>
            </w:r>
            <w:r w:rsidR="00CB4A2B">
              <w:t>61</w:t>
            </w:r>
          </w:p>
        </w:tc>
      </w:tr>
      <w:tr w:rsidR="00B6071B" w:rsidRPr="006161EA" w:rsidTr="00982BA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B6071B" w:rsidRDefault="00B6071B" w:rsidP="00982B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B4A2B" w:rsidRPr="00480F88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B4A2B" w:rsidRPr="002E6F45" w:rsidRDefault="00CB4A2B" w:rsidP="00CB4A2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потребителям на территории </w:t>
            </w:r>
            <w:proofErr w:type="spellStart"/>
            <w:r w:rsidRPr="002E6F4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Смиркинского</w:t>
            </w:r>
            <w:proofErr w:type="spellEnd"/>
            <w:r w:rsidRPr="002E6F4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сельсовета Городецкого муниципального района Нижегородской области</w:t>
            </w:r>
          </w:p>
          <w:p w:rsidR="00B6071B" w:rsidRPr="00C15EF7" w:rsidRDefault="00B6071B" w:rsidP="00B6071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03D84" w:rsidRPr="00003D84" w:rsidRDefault="00CB4A2B" w:rsidP="00003D8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  <w:r w:rsidR="004138AF">
        <w:rPr>
          <w:szCs w:val="28"/>
          <w:lang w:eastAsia="en-US"/>
        </w:rPr>
        <w:t xml:space="preserve">                                                                                                                                       </w:t>
      </w:r>
    </w:p>
    <w:tbl>
      <w:tblPr>
        <w:tblW w:w="10029" w:type="dxa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4"/>
        <w:gridCol w:w="23"/>
        <w:gridCol w:w="885"/>
        <w:gridCol w:w="939"/>
        <w:gridCol w:w="59"/>
        <w:gridCol w:w="550"/>
        <w:gridCol w:w="544"/>
        <w:gridCol w:w="971"/>
        <w:gridCol w:w="230"/>
        <w:gridCol w:w="821"/>
        <w:gridCol w:w="70"/>
        <w:gridCol w:w="420"/>
        <w:gridCol w:w="183"/>
        <w:gridCol w:w="1490"/>
      </w:tblGrid>
      <w:tr w:rsidR="00003D84" w:rsidRPr="00003D84" w:rsidTr="00003D84">
        <w:trPr>
          <w:trHeight w:val="119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003D84" w:rsidRPr="00003D84" w:rsidTr="00003D84">
        <w:trPr>
          <w:trHeight w:val="565"/>
          <w:tblCellSpacing w:w="5" w:type="nil"/>
        </w:trPr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</w:t>
            </w:r>
            <w:proofErr w:type="gramStart"/>
            <w:r w:rsidRPr="00003D84">
              <w:rPr>
                <w:sz w:val="20"/>
              </w:rPr>
              <w:t>регулируемой</w:t>
            </w:r>
            <w:proofErr w:type="gramEnd"/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организации (ИНН)</w:t>
            </w:r>
          </w:p>
        </w:tc>
        <w:tc>
          <w:tcPr>
            <w:tcW w:w="718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003D84">
              <w:rPr>
                <w:bCs/>
                <w:sz w:val="20"/>
              </w:rPr>
              <w:t>МУНИЦИПАЛЬНОЕ УНИТАРНОЕ ПРЕДПРИЯТИЕ «ЖИЛИЩНО-КОММУНАЛЬНОЕ ХОЗЯЙСТВО «СЕВЕРНЫЙ»</w:t>
            </w:r>
            <w:r w:rsidRPr="00003D84">
              <w:rPr>
                <w:sz w:val="20"/>
              </w:rPr>
              <w:t xml:space="preserve"> </w:t>
            </w:r>
            <w:r w:rsidRPr="00003D84">
              <w:rPr>
                <w:bCs/>
                <w:sz w:val="20"/>
              </w:rPr>
              <w:t>(ИНН 5248036146)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718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4E7877">
              <w:rPr>
                <w:sz w:val="20"/>
              </w:rPr>
              <w:t xml:space="preserve">606534, Нижегородская область, Городецкий муниципальный район, </w:t>
            </w:r>
            <w:r>
              <w:rPr>
                <w:sz w:val="20"/>
              </w:rPr>
              <w:br/>
            </w:r>
            <w:r w:rsidRPr="004E7877">
              <w:rPr>
                <w:sz w:val="20"/>
              </w:rPr>
              <w:t>с. Бриляково, ул. Мира д. 13</w:t>
            </w:r>
          </w:p>
        </w:tc>
      </w:tr>
      <w:tr w:rsidR="00003D84" w:rsidRPr="00003D84" w:rsidTr="00003D84">
        <w:trPr>
          <w:trHeight w:val="278"/>
          <w:tblCellSpacing w:w="5" w:type="nil"/>
        </w:trPr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  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718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718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003D8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 xml:space="preserve">2. Объем подачи воды 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sz w:val="20"/>
              </w:rPr>
              <w:t>Подано воды всего,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  <w:vertAlign w:val="superscript"/>
              </w:rPr>
              <w:t>3</w:t>
            </w:r>
            <w:r w:rsidRPr="00003D84">
              <w:rPr>
                <w:sz w:val="20"/>
              </w:rPr>
              <w:t xml:space="preserve"> в том числе: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16,10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16,10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16,10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населению,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10,93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10,93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10,93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-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535,07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535,07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139,71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139,71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12,92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12,92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color w:val="000000"/>
                <w:sz w:val="20"/>
              </w:rPr>
              <w:t>687,69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color w:val="000000"/>
                <w:sz w:val="20"/>
              </w:rPr>
              <w:t>687,69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550,75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550,75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142,46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142,46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13,92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13,92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707,14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707,14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566,95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566,95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146,11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146,11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15,14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15,14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728,20</w:t>
            </w:r>
            <w:r w:rsidRPr="00003D84">
              <w:rPr>
                <w:color w:val="000000"/>
                <w:sz w:val="20"/>
              </w:rPr>
              <w:tab/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728,20</w:t>
            </w:r>
            <w:r w:rsidRPr="00003D84">
              <w:rPr>
                <w:color w:val="000000"/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bCs/>
                <w:color w:val="000000"/>
                <w:sz w:val="20"/>
              </w:rPr>
            </w:pPr>
            <w:r w:rsidRPr="00003D84">
              <w:rPr>
                <w:bCs/>
                <w:color w:val="000000"/>
                <w:sz w:val="20"/>
              </w:rPr>
              <w:t>2 123,03</w:t>
            </w:r>
            <w:r w:rsidRPr="00003D84">
              <w:rPr>
                <w:bCs/>
                <w:color w:val="000000"/>
                <w:sz w:val="20"/>
              </w:rPr>
              <w:tab/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bCs/>
                <w:color w:val="000000"/>
                <w:sz w:val="20"/>
              </w:rPr>
            </w:pPr>
            <w:r w:rsidRPr="00003D84">
              <w:rPr>
                <w:bCs/>
                <w:color w:val="000000"/>
                <w:sz w:val="20"/>
              </w:rPr>
              <w:t>2 123,03</w:t>
            </w:r>
            <w:r w:rsidRPr="00003D84">
              <w:rPr>
                <w:bCs/>
                <w:color w:val="000000"/>
                <w:sz w:val="20"/>
              </w:rPr>
              <w:tab/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</w:t>
            </w:r>
            <w:r w:rsidRPr="00003D84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01.01.2019 по 31.12.2019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62,71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62,71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62,71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62,71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01.01.2020 по 31.12.2020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63,95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63,95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63,95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63,95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 01.01.2021 по 31.12.2021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65,58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65,58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65,58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65,58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192,24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192,24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i/>
                <w:sz w:val="20"/>
              </w:rPr>
              <w:lastRenderedPageBreak/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  <w:r w:rsidRPr="00003D8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003D84">
              <w:rPr>
                <w:i/>
                <w:sz w:val="20"/>
              </w:rPr>
              <w:t>энергетической</w:t>
            </w:r>
            <w:proofErr w:type="gramEnd"/>
            <w:r w:rsidRPr="00003D84">
              <w:rPr>
                <w:i/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003D84">
              <w:rPr>
                <w:sz w:val="20"/>
              </w:rPr>
              <w:t xml:space="preserve">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28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8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мероприятий</w:t>
            </w:r>
          </w:p>
        </w:tc>
        <w:tc>
          <w:tcPr>
            <w:tcW w:w="3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28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8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67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01.01.2019 по 31.12.2019: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01.01.2020 по 31.12.2020:</w:t>
            </w:r>
          </w:p>
        </w:tc>
        <w:tc>
          <w:tcPr>
            <w:tcW w:w="206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28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 на период с 01.01.2021 по 31.12.2021: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4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Наименование показателя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003D84">
              <w:rPr>
                <w:sz w:val="20"/>
              </w:rPr>
              <w:t>Ед</w:t>
            </w:r>
            <w:proofErr w:type="gramStart"/>
            <w:r w:rsidRPr="00003D84">
              <w:rPr>
                <w:sz w:val="20"/>
              </w:rPr>
              <w:t>.и</w:t>
            </w:r>
            <w:proofErr w:type="gramEnd"/>
            <w:r w:rsidRPr="00003D84">
              <w:rPr>
                <w:sz w:val="20"/>
              </w:rPr>
              <w:t>зм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149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качества воды</w:t>
            </w:r>
          </w:p>
        </w:tc>
      </w:tr>
      <w:tr w:rsidR="00003D84" w:rsidRPr="00003D84" w:rsidTr="00003D84">
        <w:trPr>
          <w:trHeight w:val="1397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038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76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003D84" w:rsidRPr="00003D84" w:rsidTr="00003D84">
        <w:trPr>
          <w:trHeight w:val="844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ед./</w:t>
            </w:r>
            <w:proofErr w:type="gramStart"/>
            <w:r w:rsidRPr="00003D84">
              <w:rPr>
                <w:sz w:val="20"/>
              </w:rPr>
              <w:t>км</w:t>
            </w:r>
            <w:proofErr w:type="gramEnd"/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  <w:tc>
          <w:tcPr>
            <w:tcW w:w="149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0,16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энергетической эффективности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  <w:tc>
          <w:tcPr>
            <w:tcW w:w="14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7,0</w:t>
            </w:r>
          </w:p>
        </w:tc>
      </w:tr>
      <w:tr w:rsidR="00003D84" w:rsidRPr="00003D84" w:rsidTr="00003D84">
        <w:trPr>
          <w:trHeight w:val="704"/>
          <w:tblCellSpacing w:w="5" w:type="nil"/>
        </w:trPr>
        <w:tc>
          <w:tcPr>
            <w:tcW w:w="375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54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4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0,99</w:t>
            </w:r>
          </w:p>
        </w:tc>
        <w:tc>
          <w:tcPr>
            <w:tcW w:w="14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0,99</w:t>
            </w:r>
          </w:p>
        </w:tc>
        <w:tc>
          <w:tcPr>
            <w:tcW w:w="14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0,99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752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4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530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01.01.2019 по 31.12.2019</w:t>
            </w:r>
          </w:p>
        </w:tc>
        <w:tc>
          <w:tcPr>
            <w:tcW w:w="4729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0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01.01.2020 по 31.12.2020</w:t>
            </w:r>
          </w:p>
        </w:tc>
        <w:tc>
          <w:tcPr>
            <w:tcW w:w="4729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0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За период с 01.01.2021 по 31.12.2021 </w:t>
            </w:r>
          </w:p>
        </w:tc>
        <w:tc>
          <w:tcPr>
            <w:tcW w:w="4729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30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Итого эффективность производственной программы за весь период реализации с 01.01.2019  по 31.12.2021</w:t>
            </w:r>
          </w:p>
        </w:tc>
        <w:tc>
          <w:tcPr>
            <w:tcW w:w="4729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b/>
                <w:sz w:val="20"/>
              </w:rPr>
              <w:t xml:space="preserve">                         производственной программы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478"/>
          <w:tblCellSpacing w:w="5" w:type="nil"/>
        </w:trPr>
        <w:tc>
          <w:tcPr>
            <w:tcW w:w="8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тыс. руб.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750,40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771,08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798,29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8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2 319,77</w:t>
            </w:r>
          </w:p>
        </w:tc>
      </w:tr>
      <w:tr w:rsidR="00003D84" w:rsidRPr="00003D84" w:rsidTr="00003D84">
        <w:trPr>
          <w:trHeight w:val="421"/>
          <w:tblCellSpacing w:w="5" w:type="nil"/>
        </w:trPr>
        <w:tc>
          <w:tcPr>
            <w:tcW w:w="1002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372"/>
          <w:tblCellSpacing w:w="5" w:type="nil"/>
        </w:trPr>
        <w:tc>
          <w:tcPr>
            <w:tcW w:w="786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За период с 01.01.2019 по 31.12.2019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6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Объем подачи воды, 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.к</w:t>
            </w:r>
            <w:proofErr w:type="gramEnd"/>
            <w:r w:rsidRPr="00003D84">
              <w:rPr>
                <w:sz w:val="20"/>
              </w:rPr>
              <w:t>уб.м</w:t>
            </w:r>
            <w:proofErr w:type="spellEnd"/>
          </w:p>
        </w:tc>
        <w:tc>
          <w:tcPr>
            <w:tcW w:w="21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15,45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6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422,08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6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312,48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86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1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734,56</w:t>
            </w:r>
          </w:p>
        </w:tc>
      </w:tr>
    </w:tbl>
    <w:p w:rsidR="005B5EBD" w:rsidRPr="005B5EBD" w:rsidRDefault="004138AF" w:rsidP="00003D84">
      <w:pPr>
        <w:tabs>
          <w:tab w:val="left" w:pos="6495"/>
        </w:tabs>
        <w:jc w:val="right"/>
        <w:rPr>
          <w:szCs w:val="28"/>
          <w:lang w:eastAsia="en-US"/>
        </w:rPr>
      </w:pPr>
      <w:r w:rsidRPr="004138AF">
        <w:rPr>
          <w:szCs w:val="28"/>
          <w:lang w:eastAsia="en-US"/>
        </w:rPr>
        <w:t>».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CB4A2B" w:rsidTr="00C57C62">
        <w:trPr>
          <w:gridAfter w:val="1"/>
          <w:wAfter w:w="11" w:type="dxa"/>
        </w:trPr>
        <w:tc>
          <w:tcPr>
            <w:tcW w:w="528" w:type="dxa"/>
          </w:tcPr>
          <w:p w:rsidR="00CB4A2B" w:rsidRDefault="00CB4A2B" w:rsidP="00C57C62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CB4A2B" w:rsidRDefault="00CB4A2B" w:rsidP="00C57C62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CB4A2B" w:rsidRDefault="00CB4A2B" w:rsidP="00C57C62">
            <w:pPr>
              <w:ind w:left="3552"/>
              <w:jc w:val="center"/>
            </w:pPr>
            <w:r>
              <w:t>ПРИЛОЖЕНИЕ 4</w:t>
            </w:r>
          </w:p>
          <w:p w:rsidR="00CB4A2B" w:rsidRDefault="00CB4A2B" w:rsidP="00C57C62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B61B3" w:rsidRDefault="008B61B3" w:rsidP="008B61B3">
            <w:pPr>
              <w:ind w:left="3552"/>
              <w:jc w:val="center"/>
            </w:pPr>
            <w:r w:rsidRPr="0044670D">
              <w:t xml:space="preserve">от </w:t>
            </w:r>
            <w:r w:rsidR="00E3626F">
              <w:t xml:space="preserve">1 декабря </w:t>
            </w:r>
            <w:r w:rsidRPr="0044670D">
              <w:t>20</w:t>
            </w:r>
            <w:r w:rsidR="000D5301" w:rsidRPr="0044670D">
              <w:t>20</w:t>
            </w:r>
            <w:r w:rsidRPr="0044670D">
              <w:t xml:space="preserve"> г. №</w:t>
            </w:r>
            <w:r w:rsidRPr="00D74902">
              <w:t xml:space="preserve"> </w:t>
            </w:r>
            <w:r w:rsidR="005D1187">
              <w:t>49/13</w:t>
            </w:r>
            <w:bookmarkStart w:id="0" w:name="_GoBack"/>
            <w:bookmarkEnd w:id="0"/>
          </w:p>
          <w:p w:rsidR="00CB4A2B" w:rsidRDefault="00CB4A2B" w:rsidP="00C57C62">
            <w:pPr>
              <w:ind w:left="3552"/>
              <w:jc w:val="center"/>
            </w:pPr>
          </w:p>
          <w:p w:rsidR="00CB4A2B" w:rsidRDefault="00CB4A2B" w:rsidP="00C57C62">
            <w:pPr>
              <w:ind w:left="3552"/>
              <w:jc w:val="center"/>
            </w:pPr>
            <w:r>
              <w:t>«ПРИЛОЖЕНИЕ 4</w:t>
            </w:r>
          </w:p>
          <w:p w:rsidR="00CB4A2B" w:rsidRDefault="00CB4A2B" w:rsidP="00C57C62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CB4A2B" w:rsidRPr="001D06AF" w:rsidRDefault="00CB4A2B" w:rsidP="00C57C62">
            <w:pPr>
              <w:ind w:left="3552"/>
              <w:jc w:val="center"/>
            </w:pPr>
            <w:r>
              <w:t>от 18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53/61</w:t>
            </w:r>
          </w:p>
        </w:tc>
      </w:tr>
      <w:tr w:rsidR="00CB4A2B" w:rsidRPr="006161EA" w:rsidTr="00C57C62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B4A2B" w:rsidRDefault="00CB4A2B" w:rsidP="00C57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B4A2B" w:rsidRPr="009D2FE1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CB4A2B" w:rsidRDefault="00CB4A2B" w:rsidP="00CB4A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CB4A2B" w:rsidRPr="002E6F45" w:rsidRDefault="00CB4A2B" w:rsidP="00CB4A2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E6F45">
              <w:rPr>
                <w:b/>
                <w:bCs/>
                <w:sz w:val="24"/>
                <w:szCs w:val="24"/>
                <w:lang w:eastAsia="en-US"/>
              </w:rPr>
              <w:t xml:space="preserve">на территории </w:t>
            </w:r>
            <w:proofErr w:type="spellStart"/>
            <w:r w:rsidRPr="002E6F4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Смиркинского</w:t>
            </w:r>
            <w:proofErr w:type="spellEnd"/>
            <w:r w:rsidRPr="002E6F4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сельсовета Городецкого муниципального района Нижегородской области</w:t>
            </w:r>
          </w:p>
          <w:p w:rsidR="00CB4A2B" w:rsidRPr="00C15EF7" w:rsidRDefault="00CB4A2B" w:rsidP="00C57C62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03D84" w:rsidRDefault="00CB4A2B" w:rsidP="00003D8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  <w:r w:rsidR="004138AF"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9983" w:type="dxa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22"/>
        <w:gridCol w:w="745"/>
        <w:gridCol w:w="298"/>
        <w:gridCol w:w="702"/>
        <w:gridCol w:w="43"/>
        <w:gridCol w:w="572"/>
        <w:gridCol w:w="615"/>
        <w:gridCol w:w="870"/>
        <w:gridCol w:w="105"/>
        <w:gridCol w:w="348"/>
        <w:gridCol w:w="183"/>
        <w:gridCol w:w="427"/>
        <w:gridCol w:w="450"/>
        <w:gridCol w:w="148"/>
        <w:gridCol w:w="1335"/>
      </w:tblGrid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003D84" w:rsidRPr="00003D84" w:rsidTr="00003D84">
        <w:trPr>
          <w:trHeight w:val="574"/>
          <w:tblCellSpacing w:w="5" w:type="nil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</w:t>
            </w:r>
            <w:proofErr w:type="gramStart"/>
            <w:r w:rsidRPr="00003D84">
              <w:rPr>
                <w:sz w:val="20"/>
              </w:rPr>
              <w:t>регулируемой</w:t>
            </w:r>
            <w:proofErr w:type="gramEnd"/>
            <w:r w:rsidRPr="00003D84">
              <w:rPr>
                <w:sz w:val="20"/>
              </w:rPr>
              <w:t xml:space="preserve">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организации (ИНН)</w:t>
            </w:r>
          </w:p>
        </w:tc>
        <w:tc>
          <w:tcPr>
            <w:tcW w:w="68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bCs/>
                <w:sz w:val="20"/>
              </w:rPr>
              <w:t>МУНИЦИПАЛЬНОЕ УНИТАРНОЕ ПРЕДПРИЯТИЕ «ЖИЛИЩНО-КОММУНАЛЬНОЕ ХОЗЯЙСТВО «СЕВЕРНЫЙ»</w:t>
            </w:r>
            <w:r w:rsidRPr="00003D84">
              <w:rPr>
                <w:sz w:val="20"/>
              </w:rPr>
              <w:t xml:space="preserve"> </w:t>
            </w:r>
            <w:r w:rsidRPr="00003D84">
              <w:rPr>
                <w:bCs/>
                <w:sz w:val="20"/>
              </w:rPr>
              <w:t>(ИНН 5248036146)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8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color w:val="000000"/>
                <w:sz w:val="20"/>
              </w:rPr>
            </w:pPr>
            <w:r w:rsidRPr="00003D84">
              <w:rPr>
                <w:sz w:val="20"/>
              </w:rPr>
              <w:t xml:space="preserve">606534, Нижегородская область, Городецкий муниципальный район, </w:t>
            </w:r>
            <w:r w:rsidRPr="00003D84">
              <w:rPr>
                <w:sz w:val="20"/>
              </w:rPr>
              <w:br/>
              <w:t>с. Бриляково, ул. Мира д. 13</w:t>
            </w:r>
          </w:p>
        </w:tc>
      </w:tr>
      <w:tr w:rsidR="00003D84" w:rsidRPr="00003D84" w:rsidTr="00003D84">
        <w:trPr>
          <w:trHeight w:val="564"/>
          <w:tblCellSpacing w:w="5" w:type="nil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  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8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Местонахождение        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86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003D8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01.01.2019 по 31.12.2019 год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01.01.2020 по 31.12.2020 год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На период с 01.01.2021 по 31.12.2021 год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sz w:val="20"/>
              </w:rPr>
              <w:t>Принято сточных вод  всего,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  <w:vertAlign w:val="superscript"/>
              </w:rPr>
              <w:t>3</w:t>
            </w:r>
            <w:r w:rsidRPr="00003D84">
              <w:rPr>
                <w:sz w:val="20"/>
              </w:rPr>
              <w:t xml:space="preserve"> в том числе: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население,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9,65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9,65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9,65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5,05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0,11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455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>Пропущено через очистные сооружения, тыс</w:t>
            </w:r>
            <w:proofErr w:type="gramStart"/>
            <w:r w:rsidRPr="00003D84">
              <w:rPr>
                <w:sz w:val="20"/>
              </w:rPr>
              <w:t>.м</w:t>
            </w:r>
            <w:proofErr w:type="gramEnd"/>
            <w:r w:rsidRPr="00003D84">
              <w:rPr>
                <w:sz w:val="20"/>
              </w:rPr>
              <w:t>3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14,82</w:t>
            </w:r>
          </w:p>
        </w:tc>
      </w:tr>
      <w:tr w:rsidR="00003D84" w:rsidRPr="00003D84" w:rsidTr="00003D84">
        <w:trPr>
          <w:trHeight w:val="253"/>
          <w:tblCellSpacing w:w="5" w:type="nil"/>
        </w:trPr>
        <w:tc>
          <w:tcPr>
            <w:tcW w:w="41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96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563,58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563,58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146,61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146,61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Расходы, связанные с оплатой </w:t>
            </w:r>
            <w:r w:rsidRPr="00003D84">
              <w:rPr>
                <w:sz w:val="20"/>
              </w:rPr>
              <w:lastRenderedPageBreak/>
              <w:t>налогов и сборов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с 01.01.2019 по </w:t>
            </w:r>
            <w:r w:rsidRPr="00003D84">
              <w:rPr>
                <w:sz w:val="20"/>
              </w:rPr>
              <w:lastRenderedPageBreak/>
              <w:t xml:space="preserve">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8,58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8,58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Итого на период 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758,18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758,18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573,04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573,04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149,50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149,50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8,73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8,73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770,66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770,66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588,81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588,81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153,33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153,33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39,40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41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8,93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8,93</w:t>
            </w:r>
          </w:p>
        </w:tc>
      </w:tr>
      <w:tr w:rsidR="00003D84" w:rsidRPr="00003D84" w:rsidTr="00003D84">
        <w:trPr>
          <w:trHeight w:val="216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790,46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790,46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2 319,30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2 319,30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  </w:t>
            </w:r>
            <w:r w:rsidRPr="00003D8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003D84">
              <w:rPr>
                <w:sz w:val="20"/>
              </w:rPr>
              <w:t xml:space="preserve">              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100,31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100,31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100,31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100,31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102,28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102,28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102,28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102,28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Текущий ремонт и техническое обслуживание оборудования КНС и канализационных сетей, очистных сооружений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104,91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104,91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104,91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104,91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307,50</w:t>
            </w:r>
            <w:r w:rsidRPr="00003D84">
              <w:rPr>
                <w:sz w:val="20"/>
              </w:rPr>
              <w:tab/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307,50</w:t>
            </w:r>
            <w:r w:rsidRPr="00003D84">
              <w:rPr>
                <w:sz w:val="20"/>
              </w:rPr>
              <w:tab/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003D84">
              <w:rPr>
                <w:sz w:val="20"/>
              </w:rPr>
              <w:t xml:space="preserve">            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График реализации </w:t>
            </w:r>
            <w:r w:rsidRPr="00003D84">
              <w:rPr>
                <w:sz w:val="20"/>
              </w:rPr>
              <w:lastRenderedPageBreak/>
              <w:t>мероприятия</w:t>
            </w:r>
          </w:p>
        </w:tc>
        <w:tc>
          <w:tcPr>
            <w:tcW w:w="3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Источники финансирования,  тыс. руб. 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48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269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  <w:r w:rsidRPr="00003D8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003D84">
              <w:rPr>
                <w:i/>
                <w:sz w:val="20"/>
              </w:rPr>
              <w:t>энергетической</w:t>
            </w:r>
            <w:proofErr w:type="gramEnd"/>
            <w:r w:rsidRPr="00003D84">
              <w:rPr>
                <w:i/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i/>
                <w:sz w:val="20"/>
              </w:rPr>
              <w:t xml:space="preserve">   эффективности</w:t>
            </w:r>
            <w:r w:rsidRPr="00003D84">
              <w:rPr>
                <w:sz w:val="20"/>
              </w:rPr>
              <w:t xml:space="preserve">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5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03D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003D84" w:rsidRPr="00003D84" w:rsidTr="00003D84">
        <w:trPr>
          <w:trHeight w:val="223"/>
          <w:tblCellSpacing w:w="5" w:type="nil"/>
        </w:trPr>
        <w:tc>
          <w:tcPr>
            <w:tcW w:w="31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График реализации мероприятия</w:t>
            </w:r>
          </w:p>
        </w:tc>
        <w:tc>
          <w:tcPr>
            <w:tcW w:w="3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тыс. руб.  </w:t>
            </w:r>
          </w:p>
        </w:tc>
      </w:tr>
      <w:tr w:rsidR="00003D84" w:rsidRPr="00003D84" w:rsidTr="00003D84">
        <w:trPr>
          <w:trHeight w:val="255"/>
          <w:tblCellSpacing w:w="5" w:type="nil"/>
        </w:trPr>
        <w:tc>
          <w:tcPr>
            <w:tcW w:w="31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Себестоимость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Другие  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источники </w:t>
            </w:r>
          </w:p>
        </w:tc>
        <w:tc>
          <w:tcPr>
            <w:tcW w:w="148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4930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20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178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год  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31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Мероприятия отсутствуют</w:t>
            </w:r>
          </w:p>
        </w:tc>
        <w:tc>
          <w:tcPr>
            <w:tcW w:w="17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1"/>
          <w:tblCellSpacing w:w="5" w:type="nil"/>
        </w:trPr>
        <w:tc>
          <w:tcPr>
            <w:tcW w:w="48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1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5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533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03D84">
              <w:rPr>
                <w:sz w:val="20"/>
              </w:rPr>
              <w:t xml:space="preserve">        </w:t>
            </w:r>
            <w:r w:rsidRPr="00003D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Наименование показателя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003D84">
              <w:rPr>
                <w:sz w:val="20"/>
              </w:rPr>
              <w:t>Ед</w:t>
            </w:r>
            <w:proofErr w:type="gramStart"/>
            <w:r w:rsidRPr="00003D84">
              <w:rPr>
                <w:sz w:val="20"/>
              </w:rPr>
              <w:t>.и</w:t>
            </w:r>
            <w:proofErr w:type="gramEnd"/>
            <w:r w:rsidRPr="00003D84">
              <w:rPr>
                <w:sz w:val="20"/>
              </w:rPr>
              <w:t>зм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15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01.01.2019 по 31.12.2019 год</w:t>
            </w:r>
          </w:p>
        </w:tc>
        <w:tc>
          <w:tcPr>
            <w:tcW w:w="155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01.01.2020 по 31.12.2020 год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Период с 01.01.2021 по 31.12.2021 год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очистки сточных вод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3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3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3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%</w:t>
            </w:r>
          </w:p>
        </w:tc>
        <w:tc>
          <w:tcPr>
            <w:tcW w:w="193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ед./</w:t>
            </w:r>
            <w:proofErr w:type="gramStart"/>
            <w:r w:rsidRPr="00003D84">
              <w:rPr>
                <w:sz w:val="20"/>
              </w:rPr>
              <w:t>км</w:t>
            </w:r>
            <w:proofErr w:type="gramEnd"/>
          </w:p>
        </w:tc>
        <w:tc>
          <w:tcPr>
            <w:tcW w:w="1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  <w:tc>
          <w:tcPr>
            <w:tcW w:w="1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0,23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9983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Показатели энергетической эффективности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388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03D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и очистки сточных вод, на единицу объема сточных вод</w:t>
            </w:r>
          </w:p>
        </w:tc>
        <w:tc>
          <w:tcPr>
            <w:tcW w:w="161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  </w:t>
            </w:r>
          </w:p>
          <w:p w:rsidR="00003D84" w:rsidRPr="00003D84" w:rsidRDefault="00003D84" w:rsidP="00003D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кВт*</w:t>
            </w:r>
            <w:proofErr w:type="gramStart"/>
            <w:r w:rsidRPr="00003D84">
              <w:rPr>
                <w:sz w:val="20"/>
              </w:rPr>
              <w:t>ч</w:t>
            </w:r>
            <w:proofErr w:type="gramEnd"/>
            <w:r w:rsidRPr="00003D84">
              <w:rPr>
                <w:sz w:val="20"/>
              </w:rPr>
              <w:t>/куб. м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93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0,55</w:t>
            </w:r>
          </w:p>
        </w:tc>
        <w:tc>
          <w:tcPr>
            <w:tcW w:w="120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0,55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>0,55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03D8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003D84" w:rsidRPr="00003D84" w:rsidTr="00003D84">
        <w:trPr>
          <w:trHeight w:val="215"/>
          <w:tblCellSpacing w:w="5" w:type="nil"/>
        </w:trPr>
        <w:tc>
          <w:tcPr>
            <w:tcW w:w="550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48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0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48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02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481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212"/>
          <w:tblCellSpacing w:w="5" w:type="nil"/>
        </w:trPr>
        <w:tc>
          <w:tcPr>
            <w:tcW w:w="5502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481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>-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9983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03D84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003D84" w:rsidRPr="00003D84" w:rsidTr="00003D84">
        <w:trPr>
          <w:trHeight w:val="478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Всего сумма, </w:t>
            </w:r>
          </w:p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  тыс. руб.  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858,48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872,95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rPr>
                <w:sz w:val="20"/>
              </w:rPr>
            </w:pPr>
            <w:r w:rsidRPr="00003D84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892,55</w:t>
            </w:r>
          </w:p>
        </w:tc>
      </w:tr>
      <w:tr w:rsidR="00003D84" w:rsidRPr="00003D84" w:rsidTr="00003D84">
        <w:trPr>
          <w:trHeight w:val="14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>Итого: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2 623,99</w:t>
            </w:r>
          </w:p>
        </w:tc>
      </w:tr>
      <w:tr w:rsidR="00003D84" w:rsidRPr="00003D84" w:rsidTr="00003D84">
        <w:trPr>
          <w:trHeight w:val="360"/>
          <w:tblCellSpacing w:w="5" w:type="nil"/>
        </w:trPr>
        <w:tc>
          <w:tcPr>
            <w:tcW w:w="998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003D84">
              <w:rPr>
                <w:sz w:val="20"/>
              </w:rPr>
              <w:t xml:space="preserve"> </w:t>
            </w:r>
            <w:r w:rsidRPr="00003D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03D84">
              <w:rPr>
                <w:sz w:val="20"/>
              </w:rPr>
              <w:t xml:space="preserve">                         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03D84">
              <w:rPr>
                <w:sz w:val="20"/>
              </w:rPr>
              <w:t xml:space="preserve">   За период с 01.01.2019 по 31.12.2019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Объем принятых сточных вод, 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.к</w:t>
            </w:r>
            <w:proofErr w:type="gramEnd"/>
            <w:r w:rsidRPr="00003D84">
              <w:rPr>
                <w:sz w:val="20"/>
              </w:rPr>
              <w:t>уб.м</w:t>
            </w:r>
            <w:proofErr w:type="spellEnd"/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14,26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563,27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271,08</w:t>
            </w:r>
          </w:p>
        </w:tc>
      </w:tr>
      <w:tr w:rsidR="00003D84" w:rsidRPr="00003D84" w:rsidTr="00003D84">
        <w:trPr>
          <w:trHeight w:val="204"/>
          <w:tblCellSpacing w:w="5" w:type="nil"/>
        </w:trPr>
        <w:tc>
          <w:tcPr>
            <w:tcW w:w="762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3D84" w:rsidRPr="00003D84" w:rsidRDefault="00003D84" w:rsidP="00003D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03D84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003D84">
              <w:rPr>
                <w:sz w:val="20"/>
              </w:rPr>
              <w:t>тыс</w:t>
            </w:r>
            <w:proofErr w:type="gramStart"/>
            <w:r w:rsidRPr="00003D84">
              <w:rPr>
                <w:sz w:val="20"/>
              </w:rPr>
              <w:t>.р</w:t>
            </w:r>
            <w:proofErr w:type="gramEnd"/>
            <w:r w:rsidRPr="00003D84">
              <w:rPr>
                <w:sz w:val="20"/>
              </w:rPr>
              <w:t>уб</w:t>
            </w:r>
            <w:proofErr w:type="spellEnd"/>
            <w:r w:rsidRPr="00003D84">
              <w:rPr>
                <w:sz w:val="20"/>
              </w:rPr>
              <w:t>.</w:t>
            </w:r>
          </w:p>
        </w:tc>
        <w:tc>
          <w:tcPr>
            <w:tcW w:w="2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3D84" w:rsidRPr="00003D84" w:rsidRDefault="00003D84" w:rsidP="00003D84">
            <w:pPr>
              <w:jc w:val="center"/>
              <w:rPr>
                <w:sz w:val="20"/>
              </w:rPr>
            </w:pPr>
            <w:r w:rsidRPr="00003D84">
              <w:rPr>
                <w:sz w:val="20"/>
              </w:rPr>
              <w:t>834,35</w:t>
            </w:r>
          </w:p>
        </w:tc>
      </w:tr>
    </w:tbl>
    <w:p w:rsidR="00CB4A2B" w:rsidRDefault="004138AF" w:rsidP="00003D84">
      <w:pPr>
        <w:tabs>
          <w:tab w:val="left" w:pos="1897"/>
        </w:tabs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».</w:t>
      </w:r>
    </w:p>
    <w:p w:rsidR="00CB4A2B" w:rsidRDefault="00CB4A2B" w:rsidP="00CB4A2B">
      <w:pPr>
        <w:tabs>
          <w:tab w:val="left" w:pos="6495"/>
        </w:tabs>
        <w:rPr>
          <w:sz w:val="20"/>
          <w:lang w:eastAsia="en-US"/>
        </w:rPr>
      </w:pPr>
    </w:p>
    <w:p w:rsidR="00CB4A2B" w:rsidRDefault="00CB4A2B" w:rsidP="0056238E">
      <w:pPr>
        <w:tabs>
          <w:tab w:val="left" w:pos="6495"/>
        </w:tabs>
        <w:rPr>
          <w:sz w:val="20"/>
          <w:lang w:eastAsia="en-US"/>
        </w:rPr>
      </w:pPr>
    </w:p>
    <w:sectPr w:rsidR="00CB4A2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1187">
      <w:rPr>
        <w:rStyle w:val="a9"/>
        <w:noProof/>
      </w:rPr>
      <w:t>18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3D84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EC6"/>
    <w:rsid w:val="000270AA"/>
    <w:rsid w:val="000309A5"/>
    <w:rsid w:val="00031094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301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F87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3C4D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38A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70D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5EBD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187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DC4"/>
    <w:rsid w:val="006D4E2D"/>
    <w:rsid w:val="006D56C9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BF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61B3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01B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71B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600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6DE0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4A2B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2E5F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1CBD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243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26F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90</TotalTime>
  <Pages>18</Pages>
  <Words>5605</Words>
  <Characters>38325</Characters>
  <Application>Microsoft Office Word</Application>
  <DocSecurity>0</DocSecurity>
  <Lines>319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41</cp:revision>
  <cp:lastPrinted>2020-11-24T07:03:00Z</cp:lastPrinted>
  <dcterms:created xsi:type="dcterms:W3CDTF">2018-11-16T08:08:00Z</dcterms:created>
  <dcterms:modified xsi:type="dcterms:W3CDTF">2020-11-30T14:00:00Z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