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77B51" w:rsidP="00E006BE">
            <w:pPr>
              <w:jc w:val="center"/>
            </w:pPr>
            <w:r>
              <w:t>24.11.</w:t>
            </w:r>
            <w:r w:rsidR="00A04FCB">
              <w:t>2020</w:t>
            </w:r>
            <w:r w:rsidR="000F4694">
              <w:t xml:space="preserve">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E69A1" w:rsidP="00E20A3C">
            <w:pPr>
              <w:tabs>
                <w:tab w:val="center" w:pos="2160"/>
              </w:tabs>
              <w:ind w:left="-108"/>
              <w:jc w:val="center"/>
            </w:pPr>
            <w:r>
              <w:t>46/30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56238E" w:rsidP="000F4694">
            <w:pPr>
              <w:jc w:val="center"/>
              <w:rPr>
                <w:bCs/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>
              <w:rPr>
                <w:szCs w:val="28"/>
              </w:rPr>
              <w:br/>
            </w:r>
            <w:r w:rsidR="000F4694">
              <w:rPr>
                <w:szCs w:val="28"/>
              </w:rPr>
              <w:t xml:space="preserve">от 18 декабря 2018 г. № 53/59 </w:t>
            </w:r>
            <w:r w:rsidR="00024EC6" w:rsidRPr="00024EC6">
              <w:rPr>
                <w:szCs w:val="28"/>
              </w:rPr>
              <w:t>«</w:t>
            </w:r>
            <w:r w:rsidR="00024EC6" w:rsidRPr="00024EC6">
              <w:rPr>
                <w:bCs/>
                <w:szCs w:val="28"/>
              </w:rPr>
              <w:t xml:space="preserve">Об установлении  МУНИЦИПАЛЬНОМУ УНИТАРНОМУ ПРЕДПРИЯТИЮ «ЖИЛИЩНО - КОММУНАЛЬНОЕ ХОЗЯЙСТВО БУРЕВЕСТНИК» </w:t>
            </w:r>
            <w:r w:rsidR="00024EC6">
              <w:rPr>
                <w:bCs/>
                <w:szCs w:val="28"/>
              </w:rPr>
              <w:t xml:space="preserve">(ИНН 5248033561), </w:t>
            </w:r>
            <w:r w:rsidR="000F4694">
              <w:rPr>
                <w:bCs/>
                <w:szCs w:val="28"/>
              </w:rPr>
              <w:br/>
            </w:r>
            <w:r w:rsidR="00024EC6" w:rsidRPr="00024EC6">
              <w:rPr>
                <w:bCs/>
                <w:szCs w:val="28"/>
              </w:rPr>
              <w:t xml:space="preserve">п. Буревестник Городецкого муниципального района Нижегородской области, тарифов </w:t>
            </w:r>
            <w:r w:rsidR="000F4694">
              <w:rPr>
                <w:bCs/>
                <w:szCs w:val="28"/>
              </w:rPr>
              <w:br/>
            </w:r>
            <w:r w:rsidR="00024EC6" w:rsidRPr="00024EC6">
              <w:rPr>
                <w:bCs/>
                <w:szCs w:val="28"/>
              </w:rPr>
              <w:t>в сфере холодного водоснабжения и водоотведения для потребителей Городецкого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C3EA3" w:rsidRDefault="000C3EA3" w:rsidP="000F4694">
      <w:pPr>
        <w:pStyle w:val="ac"/>
        <w:jc w:val="center"/>
      </w:pPr>
    </w:p>
    <w:p w:rsidR="009A5E97" w:rsidRDefault="009A5E97" w:rsidP="000F4694">
      <w:pPr>
        <w:pStyle w:val="ac"/>
        <w:jc w:val="center"/>
      </w:pPr>
    </w:p>
    <w:p w:rsidR="006C084A" w:rsidRPr="000F4694" w:rsidRDefault="006C084A" w:rsidP="000F4694">
      <w:pPr>
        <w:pStyle w:val="ac"/>
        <w:jc w:val="center"/>
      </w:pPr>
    </w:p>
    <w:p w:rsidR="00024EC6" w:rsidRPr="00024EC6" w:rsidRDefault="00024EC6" w:rsidP="00024EC6">
      <w:pPr>
        <w:spacing w:line="276" w:lineRule="auto"/>
        <w:ind w:firstLine="709"/>
        <w:jc w:val="both"/>
        <w:rPr>
          <w:szCs w:val="28"/>
        </w:rPr>
      </w:pPr>
      <w:proofErr w:type="gramStart"/>
      <w:r w:rsidRPr="00024EC6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024EC6">
        <w:rPr>
          <w:bCs/>
          <w:szCs w:val="28"/>
        </w:rPr>
        <w:t xml:space="preserve">МУНИЦИПАЛЬНЫМ УНИТАРНЫМ ПРЕДПРИЯТИЕМ «ЖИЛИЩНО - КОММУНАЛЬНОЕ ХОЗЯЙСТВО БУРЕВЕСТНИК» </w:t>
      </w:r>
      <w:r>
        <w:rPr>
          <w:bCs/>
          <w:szCs w:val="28"/>
        </w:rPr>
        <w:t xml:space="preserve">                       </w:t>
      </w:r>
      <w:r w:rsidRPr="00024EC6">
        <w:rPr>
          <w:bCs/>
          <w:szCs w:val="28"/>
        </w:rPr>
        <w:t>(ИНН 5248033561), п. Буревестник Городецкого муниципального района Нижегородской области</w:t>
      </w:r>
      <w:r w:rsidR="005203F2">
        <w:rPr>
          <w:bCs/>
          <w:szCs w:val="28"/>
        </w:rPr>
        <w:t>,</w:t>
      </w:r>
      <w:r w:rsidRPr="00024EC6">
        <w:rPr>
          <w:szCs w:val="28"/>
        </w:rPr>
        <w:t xml:space="preserve"> экспертного </w:t>
      </w:r>
      <w:r w:rsidRPr="00A01B87">
        <w:rPr>
          <w:szCs w:val="28"/>
        </w:rPr>
        <w:t>заключения</w:t>
      </w:r>
      <w:proofErr w:type="gramEnd"/>
      <w:r w:rsidRPr="00A01B87">
        <w:rPr>
          <w:szCs w:val="28"/>
        </w:rPr>
        <w:t xml:space="preserve"> рег. </w:t>
      </w:r>
      <w:r w:rsidR="00923141" w:rsidRPr="00923141">
        <w:rPr>
          <w:szCs w:val="28"/>
        </w:rPr>
        <w:t>№ в-69</w:t>
      </w:r>
      <w:r w:rsidR="00923141">
        <w:rPr>
          <w:szCs w:val="28"/>
        </w:rPr>
        <w:t>3</w:t>
      </w:r>
      <w:r w:rsidR="00923141" w:rsidRPr="00923141">
        <w:rPr>
          <w:szCs w:val="28"/>
        </w:rPr>
        <w:t xml:space="preserve"> от 17 ноября 2020 г.:</w:t>
      </w:r>
    </w:p>
    <w:p w:rsidR="00024EC6" w:rsidRPr="00024EC6" w:rsidRDefault="00024EC6" w:rsidP="00024EC6">
      <w:pPr>
        <w:spacing w:line="276" w:lineRule="auto"/>
        <w:ind w:firstLine="709"/>
        <w:jc w:val="both"/>
        <w:rPr>
          <w:noProof/>
          <w:szCs w:val="28"/>
        </w:rPr>
      </w:pPr>
      <w:r w:rsidRPr="00024EC6">
        <w:rPr>
          <w:b/>
          <w:szCs w:val="28"/>
        </w:rPr>
        <w:t xml:space="preserve">1. </w:t>
      </w:r>
      <w:r w:rsidRPr="00024EC6">
        <w:rPr>
          <w:bCs/>
          <w:szCs w:val="28"/>
        </w:rPr>
        <w:t>Внести в решение региональной службы п</w:t>
      </w:r>
      <w:r>
        <w:rPr>
          <w:bCs/>
          <w:szCs w:val="28"/>
        </w:rPr>
        <w:t xml:space="preserve">о тарифам Нижегородской области </w:t>
      </w:r>
      <w:r w:rsidRPr="00024EC6">
        <w:rPr>
          <w:szCs w:val="28"/>
        </w:rPr>
        <w:t>от 18 декабря 2018 г. № 53/59 «</w:t>
      </w:r>
      <w:r w:rsidRPr="00024EC6">
        <w:rPr>
          <w:bCs/>
          <w:szCs w:val="28"/>
        </w:rPr>
        <w:t>Об установлении  МУНИЦИПАЛЬНОМУ УНИТАРНОМУ ПРЕДПРИЯТИЮ «ЖИЛИЩНО - КОММУНАЛЬНОЕ ХОЗЯЙСТВО</w:t>
      </w:r>
      <w:r w:rsidR="000F4694">
        <w:rPr>
          <w:bCs/>
          <w:szCs w:val="28"/>
        </w:rPr>
        <w:t xml:space="preserve"> БУРЕВЕСТНИК» (ИНН 5248033561), </w:t>
      </w:r>
      <w:r w:rsidR="000F4694">
        <w:rPr>
          <w:bCs/>
          <w:szCs w:val="28"/>
        </w:rPr>
        <w:br/>
      </w:r>
      <w:r w:rsidRPr="00024EC6">
        <w:rPr>
          <w:bCs/>
          <w:szCs w:val="28"/>
        </w:rPr>
        <w:t xml:space="preserve">п. Буревестник Городецкого муниципального района Нижегородской области, тарифов в сфере холодного водоснабжения и водоотведения для потребителей </w:t>
      </w:r>
      <w:r w:rsidRPr="00024EC6">
        <w:rPr>
          <w:bCs/>
          <w:szCs w:val="28"/>
        </w:rPr>
        <w:lastRenderedPageBreak/>
        <w:t>Городецкого муниципального района Нижегородской области»</w:t>
      </w:r>
      <w:r w:rsidRPr="00024EC6">
        <w:rPr>
          <w:noProof/>
          <w:szCs w:val="28"/>
        </w:rPr>
        <w:t xml:space="preserve"> следующие изменения:</w:t>
      </w:r>
    </w:p>
    <w:p w:rsidR="00024EC6" w:rsidRPr="00024EC6" w:rsidRDefault="00024EC6" w:rsidP="00024EC6">
      <w:pPr>
        <w:spacing w:line="276" w:lineRule="auto"/>
        <w:jc w:val="both"/>
        <w:rPr>
          <w:szCs w:val="28"/>
        </w:rPr>
      </w:pPr>
      <w:r w:rsidRPr="00024EC6">
        <w:rPr>
          <w:b/>
          <w:i/>
          <w:szCs w:val="28"/>
        </w:rPr>
        <w:t>1.1.</w:t>
      </w:r>
      <w:r w:rsidRPr="00024EC6">
        <w:rPr>
          <w:szCs w:val="28"/>
        </w:rPr>
        <w:t xml:space="preserve"> Таблицу пункта 3 решения изложить в следующей редакции:</w:t>
      </w:r>
    </w:p>
    <w:p w:rsidR="00024EC6" w:rsidRPr="00024EC6" w:rsidRDefault="00024EC6" w:rsidP="00024EC6">
      <w:pPr>
        <w:spacing w:line="276" w:lineRule="auto"/>
        <w:jc w:val="both"/>
        <w:rPr>
          <w:szCs w:val="28"/>
        </w:rPr>
      </w:pPr>
      <w:r w:rsidRPr="00024EC6">
        <w:rPr>
          <w:szCs w:val="28"/>
        </w:rPr>
        <w:t>«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"/>
        <w:gridCol w:w="2643"/>
        <w:gridCol w:w="1112"/>
        <w:gridCol w:w="1112"/>
        <w:gridCol w:w="1037"/>
        <w:gridCol w:w="1054"/>
        <w:gridCol w:w="1085"/>
        <w:gridCol w:w="1079"/>
      </w:tblGrid>
      <w:tr w:rsidR="007C55C6" w:rsidRPr="007C55C6" w:rsidTr="00577B51">
        <w:trPr>
          <w:trHeight w:val="281"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C55C6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7C55C6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3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7C55C6" w:rsidRPr="007C55C6" w:rsidTr="00577B51">
        <w:trPr>
          <w:cantSplit/>
          <w:trHeight w:val="138"/>
          <w:jc w:val="center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C6" w:rsidRPr="007C55C6" w:rsidRDefault="007C55C6" w:rsidP="007C55C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C6" w:rsidRPr="007C55C6" w:rsidRDefault="007C55C6" w:rsidP="007C55C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7C55C6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</w:tr>
      <w:tr w:rsidR="007C55C6" w:rsidRPr="007C55C6" w:rsidTr="00577B51">
        <w:trPr>
          <w:cantSplit/>
          <w:trHeight w:val="357"/>
          <w:jc w:val="center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C6" w:rsidRPr="007C55C6" w:rsidRDefault="007C55C6" w:rsidP="007C55C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5C6" w:rsidRPr="007C55C6" w:rsidRDefault="007C55C6" w:rsidP="007C55C6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C6" w:rsidRPr="007C55C6" w:rsidRDefault="007C55C6" w:rsidP="007C55C6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7C55C6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577B51" w:rsidRPr="007C55C6" w:rsidTr="00577B51">
        <w:trPr>
          <w:trHeight w:val="1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rPr>
                <w:noProof/>
                <w:sz w:val="20"/>
                <w:lang w:eastAsia="en-US"/>
              </w:rPr>
            </w:pPr>
            <w:r w:rsidRPr="007C55C6">
              <w:rPr>
                <w:sz w:val="20"/>
                <w:lang w:eastAsia="en-US"/>
              </w:rPr>
              <w:t>Питьевая вода, руб./м</w:t>
            </w:r>
            <w:r w:rsidRPr="007C55C6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43,26  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44,12  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44,12 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45,66  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45,66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>47,26</w:t>
            </w:r>
          </w:p>
        </w:tc>
      </w:tr>
      <w:tr w:rsidR="00577B51" w:rsidRPr="007C55C6" w:rsidTr="00577B51">
        <w:trPr>
          <w:trHeight w:val="1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rPr>
                <w:sz w:val="20"/>
                <w:lang w:eastAsia="en-US"/>
              </w:rPr>
            </w:pPr>
            <w:r w:rsidRPr="007C55C6">
              <w:rPr>
                <w:sz w:val="20"/>
                <w:lang w:eastAsia="en-US"/>
              </w:rPr>
              <w:t>Питьевая вода, руб./м</w:t>
            </w:r>
            <w:r w:rsidRPr="007C55C6">
              <w:rPr>
                <w:sz w:val="20"/>
                <w:vertAlign w:val="superscript"/>
                <w:lang w:eastAsia="en-US"/>
              </w:rPr>
              <w:t>3</w:t>
            </w:r>
          </w:p>
          <w:p w:rsidR="00577B51" w:rsidRPr="007C55C6" w:rsidRDefault="00577B51" w:rsidP="007C55C6">
            <w:pPr>
              <w:rPr>
                <w:sz w:val="20"/>
                <w:lang w:eastAsia="en-US"/>
              </w:rPr>
            </w:pPr>
            <w:r w:rsidRPr="007C55C6">
              <w:rPr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43,26  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44,12  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44,12 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45,66  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45,66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>47,26</w:t>
            </w:r>
          </w:p>
        </w:tc>
      </w:tr>
      <w:tr w:rsidR="00577B51" w:rsidRPr="007C55C6" w:rsidTr="00577B51">
        <w:trPr>
          <w:trHeight w:val="1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rPr>
                <w:sz w:val="20"/>
                <w:lang w:eastAsia="en-US"/>
              </w:rPr>
            </w:pPr>
            <w:r w:rsidRPr="007C55C6">
              <w:rPr>
                <w:sz w:val="20"/>
                <w:lang w:eastAsia="en-US"/>
              </w:rPr>
              <w:t>Водоотведение (очистка сточных вод), руб./м</w:t>
            </w:r>
            <w:r w:rsidRPr="007C55C6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30,25  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30,85  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30,85 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31,89  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31,89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33,00   </w:t>
            </w:r>
          </w:p>
        </w:tc>
      </w:tr>
      <w:tr w:rsidR="00577B51" w:rsidRPr="007C55C6" w:rsidTr="00577B51">
        <w:trPr>
          <w:trHeight w:val="1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rPr>
                <w:bCs/>
                <w:sz w:val="20"/>
                <w:lang w:eastAsia="en-US"/>
              </w:rPr>
            </w:pPr>
            <w:r w:rsidRPr="007C55C6">
              <w:rPr>
                <w:bCs/>
                <w:sz w:val="20"/>
                <w:lang w:eastAsia="en-US"/>
              </w:rPr>
              <w:t>Водоотведение (очистка сточных вод), руб./м</w:t>
            </w:r>
            <w:r w:rsidRPr="007C55C6">
              <w:rPr>
                <w:bCs/>
                <w:sz w:val="20"/>
                <w:vertAlign w:val="superscript"/>
                <w:lang w:eastAsia="en-US"/>
              </w:rPr>
              <w:t>3</w:t>
            </w:r>
          </w:p>
          <w:p w:rsidR="00577B51" w:rsidRPr="007C55C6" w:rsidRDefault="00577B51" w:rsidP="007C55C6">
            <w:pPr>
              <w:rPr>
                <w:bCs/>
                <w:sz w:val="20"/>
                <w:lang w:eastAsia="en-US"/>
              </w:rPr>
            </w:pPr>
            <w:r w:rsidRPr="007C55C6">
              <w:rPr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7C55C6" w:rsidTr="00577B51">
        <w:trPr>
          <w:trHeight w:val="242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7C55C6">
              <w:rPr>
                <w:rFonts w:eastAsia="Calibri"/>
                <w:bCs/>
                <w:sz w:val="20"/>
                <w:lang w:eastAsia="en-US"/>
              </w:rPr>
              <w:t>Водоотведение, руб./м</w:t>
            </w:r>
            <w:r w:rsidRPr="007C55C6">
              <w:rPr>
                <w:rFonts w:eastAsia="Calibri"/>
                <w:bCs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59,43  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60,61  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60,61 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62,44  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62,44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64,62   </w:t>
            </w:r>
          </w:p>
        </w:tc>
      </w:tr>
      <w:tr w:rsidR="00577B51" w:rsidRPr="007C55C6" w:rsidTr="00577B51">
        <w:trPr>
          <w:trHeight w:val="133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7C55C6">
              <w:rPr>
                <w:b/>
                <w:bCs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7C55C6" w:rsidRDefault="00577B51" w:rsidP="007C55C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lang w:eastAsia="en-US"/>
              </w:rPr>
            </w:pPr>
            <w:r w:rsidRPr="007C55C6">
              <w:rPr>
                <w:rFonts w:eastAsia="Calibri"/>
                <w:bCs/>
                <w:sz w:val="20"/>
                <w:lang w:eastAsia="en-US"/>
              </w:rPr>
              <w:t>Водоотведение, руб./м</w:t>
            </w:r>
            <w:r w:rsidRPr="007C55C6">
              <w:rPr>
                <w:rFonts w:eastAsia="Calibri"/>
                <w:bCs/>
                <w:sz w:val="20"/>
                <w:vertAlign w:val="superscript"/>
                <w:lang w:eastAsia="en-US"/>
              </w:rPr>
              <w:t>3</w:t>
            </w:r>
          </w:p>
          <w:p w:rsidR="00577B51" w:rsidRPr="007C55C6" w:rsidRDefault="00577B51" w:rsidP="007C55C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lang w:eastAsia="en-US"/>
              </w:rPr>
            </w:pPr>
            <w:r w:rsidRPr="007C55C6">
              <w:rPr>
                <w:rFonts w:eastAsia="Calibri"/>
                <w:bCs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59,43  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60,61   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60,61  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62,44   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  <w:highlight w:val="yellow"/>
              </w:rPr>
            </w:pPr>
            <w:r w:rsidRPr="00577B51">
              <w:rPr>
                <w:sz w:val="20"/>
              </w:rPr>
              <w:t xml:space="preserve">62,44  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B51" w:rsidRPr="00577B51" w:rsidRDefault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64,62   </w:t>
            </w:r>
          </w:p>
        </w:tc>
      </w:tr>
    </w:tbl>
    <w:p w:rsidR="00024EC6" w:rsidRPr="00024EC6" w:rsidRDefault="00024EC6" w:rsidP="00024EC6">
      <w:pPr>
        <w:spacing w:line="276" w:lineRule="auto"/>
        <w:jc w:val="right"/>
        <w:rPr>
          <w:szCs w:val="28"/>
        </w:rPr>
      </w:pPr>
      <w:r w:rsidRPr="00024EC6">
        <w:rPr>
          <w:szCs w:val="28"/>
        </w:rPr>
        <w:t>».</w:t>
      </w:r>
    </w:p>
    <w:p w:rsidR="00024EC6" w:rsidRPr="00024EC6" w:rsidRDefault="00024EC6" w:rsidP="00024EC6">
      <w:pPr>
        <w:spacing w:line="276" w:lineRule="auto"/>
        <w:jc w:val="both"/>
        <w:rPr>
          <w:szCs w:val="28"/>
        </w:rPr>
      </w:pPr>
      <w:r w:rsidRPr="00024EC6">
        <w:rPr>
          <w:b/>
          <w:i/>
          <w:szCs w:val="28"/>
        </w:rPr>
        <w:t>1.2.</w:t>
      </w:r>
      <w:r w:rsidRPr="00024EC6">
        <w:rPr>
          <w:szCs w:val="28"/>
        </w:rPr>
        <w:t xml:space="preserve"> </w:t>
      </w:r>
      <w:r w:rsidRPr="00024EC6">
        <w:rPr>
          <w:noProof/>
          <w:szCs w:val="28"/>
        </w:rPr>
        <w:t>Приложения 1</w:t>
      </w:r>
      <w:r w:rsidR="00513D18" w:rsidRPr="00513D18">
        <w:rPr>
          <w:noProof/>
          <w:szCs w:val="28"/>
        </w:rPr>
        <w:t xml:space="preserve"> </w:t>
      </w:r>
      <w:r w:rsidRPr="00024EC6">
        <w:rPr>
          <w:noProof/>
          <w:szCs w:val="28"/>
        </w:rPr>
        <w:t>-</w:t>
      </w:r>
      <w:r w:rsidR="00513D18" w:rsidRPr="00513D18">
        <w:rPr>
          <w:noProof/>
          <w:szCs w:val="28"/>
        </w:rPr>
        <w:t xml:space="preserve"> </w:t>
      </w:r>
      <w:r w:rsidRPr="00024EC6">
        <w:rPr>
          <w:noProof/>
          <w:szCs w:val="28"/>
        </w:rPr>
        <w:t xml:space="preserve">3 </w:t>
      </w:r>
      <w:r w:rsidRPr="00024EC6">
        <w:rPr>
          <w:szCs w:val="28"/>
        </w:rPr>
        <w:t xml:space="preserve">к решению изложить в новой редакции согласно </w:t>
      </w:r>
      <w:r w:rsidRPr="00024EC6">
        <w:rPr>
          <w:noProof/>
          <w:szCs w:val="28"/>
        </w:rPr>
        <w:t>Приложениям 1</w:t>
      </w:r>
      <w:r w:rsidR="00513D18" w:rsidRPr="00513D18">
        <w:rPr>
          <w:noProof/>
          <w:szCs w:val="28"/>
        </w:rPr>
        <w:t xml:space="preserve"> </w:t>
      </w:r>
      <w:r w:rsidRPr="00024EC6">
        <w:rPr>
          <w:noProof/>
          <w:szCs w:val="28"/>
        </w:rPr>
        <w:t>-</w:t>
      </w:r>
      <w:r w:rsidR="00513D18" w:rsidRPr="00513D18">
        <w:rPr>
          <w:noProof/>
          <w:szCs w:val="28"/>
        </w:rPr>
        <w:t xml:space="preserve"> </w:t>
      </w:r>
      <w:r w:rsidRPr="00024EC6">
        <w:rPr>
          <w:noProof/>
          <w:szCs w:val="28"/>
        </w:rPr>
        <w:t xml:space="preserve">3 </w:t>
      </w:r>
      <w:r w:rsidRPr="00024EC6">
        <w:rPr>
          <w:szCs w:val="28"/>
        </w:rPr>
        <w:t>к настоящему решению.</w:t>
      </w:r>
    </w:p>
    <w:p w:rsidR="00024EC6" w:rsidRPr="00024EC6" w:rsidRDefault="00024EC6" w:rsidP="00024EC6">
      <w:pPr>
        <w:spacing w:line="276" w:lineRule="auto"/>
        <w:ind w:firstLine="708"/>
        <w:jc w:val="both"/>
        <w:rPr>
          <w:szCs w:val="28"/>
        </w:rPr>
      </w:pPr>
      <w:r w:rsidRPr="00024EC6">
        <w:rPr>
          <w:b/>
          <w:szCs w:val="28"/>
        </w:rPr>
        <w:t xml:space="preserve">2. </w:t>
      </w:r>
      <w:r w:rsidRPr="00024EC6">
        <w:rPr>
          <w:szCs w:val="28"/>
        </w:rPr>
        <w:t>Настоящее решение</w:t>
      </w:r>
      <w:r w:rsidR="00A04FCB">
        <w:rPr>
          <w:szCs w:val="28"/>
        </w:rPr>
        <w:t xml:space="preserve"> вступает в силу с 1 января 2021</w:t>
      </w:r>
      <w:r w:rsidRPr="00024EC6">
        <w:rPr>
          <w:szCs w:val="28"/>
        </w:rPr>
        <w:t xml:space="preserve"> г.</w:t>
      </w:r>
    </w:p>
    <w:p w:rsidR="000C3EA3" w:rsidRPr="00CA6DE0" w:rsidRDefault="000C3EA3" w:rsidP="000F4694">
      <w:pPr>
        <w:tabs>
          <w:tab w:val="left" w:pos="1897"/>
        </w:tabs>
        <w:rPr>
          <w:noProof/>
          <w:szCs w:val="28"/>
        </w:rPr>
      </w:pPr>
    </w:p>
    <w:p w:rsidR="005C2A3D" w:rsidRPr="000C3EA3" w:rsidRDefault="005C2A3D" w:rsidP="000F4694">
      <w:pPr>
        <w:tabs>
          <w:tab w:val="left" w:pos="1897"/>
        </w:tabs>
        <w:rPr>
          <w:noProof/>
        </w:rPr>
      </w:pPr>
    </w:p>
    <w:p w:rsidR="007D25C7" w:rsidRPr="007D25C7" w:rsidRDefault="007D25C7" w:rsidP="000F4694">
      <w:pPr>
        <w:pStyle w:val="ac"/>
        <w:ind w:firstLine="708"/>
      </w:pPr>
    </w:p>
    <w:p w:rsidR="0035188B" w:rsidRPr="00247A91" w:rsidRDefault="00A04FCB" w:rsidP="0035188B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35188B" w:rsidRPr="00247A91">
        <w:rPr>
          <w:szCs w:val="28"/>
        </w:rPr>
        <w:t xml:space="preserve"> службы</w:t>
      </w:r>
      <w:r w:rsidR="0035188B" w:rsidRPr="00247A91">
        <w:rPr>
          <w:szCs w:val="28"/>
        </w:rPr>
        <w:tab/>
      </w:r>
      <w:r w:rsidR="0035188B" w:rsidRPr="00247A91">
        <w:rPr>
          <w:szCs w:val="28"/>
        </w:rPr>
        <w:tab/>
      </w:r>
      <w:r w:rsidR="0035188B" w:rsidRPr="00247A91">
        <w:rPr>
          <w:szCs w:val="28"/>
        </w:rPr>
        <w:tab/>
      </w:r>
      <w:r w:rsidR="0035188B" w:rsidRPr="00247A91">
        <w:rPr>
          <w:szCs w:val="28"/>
        </w:rPr>
        <w:tab/>
        <w:t xml:space="preserve">                             </w:t>
      </w:r>
      <w:r w:rsidR="0035188B">
        <w:rPr>
          <w:szCs w:val="28"/>
        </w:rPr>
        <w:t xml:space="preserve"> </w:t>
      </w:r>
      <w:r>
        <w:rPr>
          <w:szCs w:val="28"/>
        </w:rPr>
        <w:t xml:space="preserve">          </w:t>
      </w:r>
      <w:r w:rsidR="0035188B" w:rsidRPr="006279DE">
        <w:rPr>
          <w:szCs w:val="28"/>
        </w:rPr>
        <w:t xml:space="preserve"> </w:t>
      </w:r>
      <w:r>
        <w:rPr>
          <w:szCs w:val="28"/>
        </w:rPr>
        <w:t>Ю.Л.</w:t>
      </w:r>
      <w:r w:rsidR="00174CEA">
        <w:rPr>
          <w:szCs w:val="28"/>
        </w:rPr>
        <w:t xml:space="preserve"> </w:t>
      </w:r>
      <w:r>
        <w:rPr>
          <w:szCs w:val="28"/>
        </w:rPr>
        <w:t>Алешина</w:t>
      </w: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07695" w:rsidRDefault="00607695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31094" w:rsidRDefault="00031094" w:rsidP="003F7CA5">
      <w:pPr>
        <w:tabs>
          <w:tab w:val="left" w:pos="1897"/>
        </w:tabs>
        <w:spacing w:line="276" w:lineRule="auto"/>
        <w:rPr>
          <w:szCs w:val="28"/>
        </w:rPr>
      </w:pPr>
    </w:p>
    <w:p w:rsidR="000F4694" w:rsidRDefault="000F4694" w:rsidP="003F7CA5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24EC6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024EC6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0F4694">
              <w:t>от</w:t>
            </w:r>
            <w:r w:rsidR="0027109B">
              <w:t xml:space="preserve"> 24ноября</w:t>
            </w:r>
            <w:r w:rsidRPr="000F4694">
              <w:t xml:space="preserve"> </w:t>
            </w:r>
            <w:r w:rsidR="009A5E97">
              <w:t xml:space="preserve">2020 </w:t>
            </w:r>
            <w:r w:rsidR="00CC03DF" w:rsidRPr="000F4694">
              <w:t>г.</w:t>
            </w:r>
            <w:r w:rsidRPr="000F4694">
              <w:t xml:space="preserve"> №</w:t>
            </w:r>
            <w:r w:rsidR="006B0802" w:rsidRPr="00D74902">
              <w:t xml:space="preserve"> </w:t>
            </w:r>
            <w:r w:rsidR="004E69A1">
              <w:t>46/30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024EC6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024EC6" w:rsidP="005C2A3D">
            <w:pPr>
              <w:ind w:left="3552"/>
              <w:jc w:val="center"/>
            </w:pPr>
            <w:r>
              <w:t>от 18</w:t>
            </w:r>
            <w:r w:rsidR="0056238E" w:rsidRPr="0056238E">
              <w:t xml:space="preserve">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53</w:t>
            </w:r>
            <w:r w:rsidR="0056238E">
              <w:t>/</w:t>
            </w:r>
            <w:r>
              <w:t>59</w:t>
            </w:r>
          </w:p>
        </w:tc>
      </w:tr>
      <w:tr w:rsidR="00024EC6" w:rsidRPr="006161EA" w:rsidTr="00024EC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24EC6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24EC6" w:rsidRPr="00480F88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024EC6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80F88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024EC6" w:rsidRPr="00C15EF7" w:rsidRDefault="00024EC6" w:rsidP="00024EC6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A5E97" w:rsidRDefault="00024EC6" w:rsidP="00577B5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</w:p>
    <w:tbl>
      <w:tblPr>
        <w:tblW w:w="9498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40"/>
        <w:gridCol w:w="21"/>
        <w:gridCol w:w="992"/>
        <w:gridCol w:w="668"/>
        <w:gridCol w:w="41"/>
        <w:gridCol w:w="425"/>
        <w:gridCol w:w="614"/>
        <w:gridCol w:w="581"/>
        <w:gridCol w:w="175"/>
        <w:gridCol w:w="756"/>
        <w:gridCol w:w="236"/>
        <w:gridCol w:w="189"/>
        <w:gridCol w:w="189"/>
        <w:gridCol w:w="1371"/>
      </w:tblGrid>
      <w:tr w:rsidR="00577B51" w:rsidRPr="00577B51" w:rsidTr="00577B51">
        <w:trPr>
          <w:trHeight w:val="14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577B51" w:rsidRPr="00577B51" w:rsidTr="00577B51">
        <w:trPr>
          <w:trHeight w:val="189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</w:t>
            </w:r>
            <w:proofErr w:type="gramStart"/>
            <w:r w:rsidRPr="00577B51">
              <w:rPr>
                <w:sz w:val="20"/>
              </w:rPr>
              <w:t>регулируемой</w:t>
            </w:r>
            <w:proofErr w:type="gramEnd"/>
            <w:r w:rsidRPr="00577B51">
              <w:rPr>
                <w:sz w:val="20"/>
              </w:rPr>
              <w:t xml:space="preserve">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организации (ИНН)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 xml:space="preserve">МУНИЦИПАЛЬНОЕ УНИТАРНОЕ ПРЕДПРИЯТИЕ «ЖИЛИЩНО - КОММУНАЛЬНОЕ ХОЗЯЙСТВО БУРЕВЕСТНИК» </w:t>
            </w:r>
          </w:p>
          <w:p w:rsidR="00577B51" w:rsidRP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(ИНН 5248033561)</w:t>
            </w:r>
          </w:p>
        </w:tc>
      </w:tr>
      <w:tr w:rsidR="00577B51" w:rsidRPr="00577B51" w:rsidTr="00577B51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606539, Нижегородская область, Городецкий муниципальный район, п. Буревестник, д. 20, пом. 2</w:t>
            </w:r>
          </w:p>
        </w:tc>
      </w:tr>
      <w:tr w:rsidR="00577B51" w:rsidRPr="00577B51" w:rsidTr="00577B51">
        <w:trPr>
          <w:trHeight w:val="61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  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7B51" w:rsidRPr="00577B51" w:rsidTr="00577B51">
        <w:trPr>
          <w:trHeight w:val="360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603082, </w:t>
            </w:r>
            <w:r w:rsidR="0027109B">
              <w:rPr>
                <w:sz w:val="20"/>
              </w:rPr>
              <w:t xml:space="preserve">г. </w:t>
            </w:r>
            <w:r w:rsidRPr="00577B51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 xml:space="preserve">2. Объем подачи воды </w:t>
            </w:r>
          </w:p>
        </w:tc>
      </w:tr>
      <w:tr w:rsidR="00577B51" w:rsidRPr="00577B51" w:rsidTr="00577B51">
        <w:trPr>
          <w:trHeight w:val="269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sz w:val="20"/>
              </w:rPr>
              <w:t>Подано воды всего, тыс</w:t>
            </w:r>
            <w:proofErr w:type="gramStart"/>
            <w:r w:rsidRPr="00577B51">
              <w:rPr>
                <w:sz w:val="20"/>
              </w:rPr>
              <w:t>.м</w:t>
            </w:r>
            <w:proofErr w:type="gramEnd"/>
            <w:r w:rsidRPr="00577B51">
              <w:rPr>
                <w:sz w:val="20"/>
                <w:vertAlign w:val="superscript"/>
              </w:rPr>
              <w:t>3</w:t>
            </w:r>
            <w:r w:rsidRPr="00577B51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37,20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37,20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37,20</w:t>
            </w:r>
          </w:p>
        </w:tc>
      </w:tr>
      <w:tr w:rsidR="00577B51" w:rsidRPr="00577B51" w:rsidTr="00577B51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населению,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32,40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32,40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32,40</w:t>
            </w:r>
          </w:p>
        </w:tc>
      </w:tr>
      <w:tr w:rsidR="00577B51" w:rsidRPr="00577B51" w:rsidTr="00577B51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3,29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3,29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3,29</w:t>
            </w:r>
          </w:p>
        </w:tc>
      </w:tr>
      <w:tr w:rsidR="00577B51" w:rsidRPr="00577B51" w:rsidTr="00577B51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1,50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1,50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1,50</w:t>
            </w:r>
          </w:p>
        </w:tc>
      </w:tr>
      <w:tr w:rsidR="00577B51" w:rsidRPr="00577B51" w:rsidTr="00577B51">
        <w:trPr>
          <w:trHeight w:val="296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7B51" w:rsidRPr="00577B51" w:rsidRDefault="00577B51" w:rsidP="00577B51">
            <w:pPr>
              <w:jc w:val="center"/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-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7B51" w:rsidRPr="00577B51" w:rsidRDefault="00577B51" w:rsidP="00577B51">
            <w:pPr>
              <w:jc w:val="center"/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77B51" w:rsidRPr="00577B51" w:rsidRDefault="00577B51" w:rsidP="00577B51">
            <w:pPr>
              <w:jc w:val="center"/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-</w:t>
            </w:r>
          </w:p>
        </w:tc>
      </w:tr>
      <w:tr w:rsidR="00577B51" w:rsidRPr="00577B51" w:rsidTr="00577B51">
        <w:trPr>
          <w:trHeight w:val="296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77B51" w:rsidRPr="00577B51" w:rsidTr="00577B51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577B51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1 170,26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1 170,26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161,36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161,36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27,24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27,24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24,50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24,50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color w:val="000000"/>
                <w:sz w:val="20"/>
              </w:rPr>
              <w:t>1 383,36</w:t>
            </w:r>
            <w:r w:rsidRPr="00577B51">
              <w:rPr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color w:val="000000"/>
                <w:sz w:val="20"/>
              </w:rPr>
              <w:t>1 383,36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На период с 01.01.2020 по 31.12.2020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1 225,49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1 225,49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164,54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164,54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6,98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26,18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26,18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1423,20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1423,20</w:t>
            </w:r>
          </w:p>
        </w:tc>
      </w:tr>
      <w:tr w:rsidR="00577B51" w:rsidRPr="00577B51" w:rsidTr="00577B51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1 219,75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1 219,75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168,76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168,76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28,18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28,18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jc w:val="center"/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1 416,69</w:t>
            </w:r>
            <w:r w:rsidRPr="00577B51">
              <w:rPr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jc w:val="center"/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1 416,69</w:t>
            </w:r>
            <w:r w:rsidRPr="00577B51">
              <w:rPr>
                <w:color w:val="000000"/>
                <w:sz w:val="20"/>
              </w:rPr>
              <w:tab/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01.01.2019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jc w:val="center"/>
              <w:rPr>
                <w:bCs/>
                <w:color w:val="000000"/>
                <w:sz w:val="20"/>
              </w:rPr>
            </w:pPr>
            <w:r w:rsidRPr="00577B51">
              <w:rPr>
                <w:bCs/>
                <w:color w:val="000000"/>
                <w:sz w:val="20"/>
              </w:rPr>
              <w:t>4 223,25</w:t>
            </w:r>
            <w:r w:rsidRPr="00577B51">
              <w:rPr>
                <w:bCs/>
                <w:color w:val="000000"/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jc w:val="center"/>
              <w:rPr>
                <w:bCs/>
                <w:color w:val="000000"/>
                <w:sz w:val="20"/>
              </w:rPr>
            </w:pPr>
            <w:r w:rsidRPr="00577B51">
              <w:rPr>
                <w:bCs/>
                <w:color w:val="000000"/>
                <w:sz w:val="20"/>
              </w:rPr>
              <w:t>4 223,25</w:t>
            </w:r>
            <w:r w:rsidRPr="00577B51">
              <w:rPr>
                <w:bCs/>
                <w:color w:val="000000"/>
                <w:sz w:val="20"/>
              </w:rPr>
              <w:tab/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577B51" w:rsidRPr="00577B51" w:rsidTr="00577B51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27109B" w:rsidRDefault="00577B51" w:rsidP="0027109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sz w:val="20"/>
              </w:rPr>
              <w:t xml:space="preserve">  </w:t>
            </w:r>
            <w:r w:rsidRPr="00577B51">
              <w:rPr>
                <w:i/>
                <w:sz w:val="20"/>
              </w:rPr>
              <w:t>4.1. Перечень мероприятий по ремо</w:t>
            </w:r>
            <w:r w:rsidR="0027109B">
              <w:rPr>
                <w:i/>
                <w:sz w:val="20"/>
              </w:rPr>
              <w:t xml:space="preserve">нту объектов централизованных </w:t>
            </w:r>
            <w:r w:rsidRPr="00577B51">
              <w:rPr>
                <w:i/>
                <w:sz w:val="20"/>
              </w:rPr>
              <w:t xml:space="preserve">систем водоснабжения </w:t>
            </w:r>
          </w:p>
        </w:tc>
      </w:tr>
      <w:tr w:rsidR="00577B51" w:rsidRPr="00577B51" w:rsidTr="00577B51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577B51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241,94</w:t>
            </w:r>
            <w:r w:rsidRPr="00577B51">
              <w:rPr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241,94</w:t>
            </w:r>
            <w:r w:rsidRPr="00577B51">
              <w:rPr>
                <w:sz w:val="20"/>
              </w:rPr>
              <w:tab/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01.01.2019 по 31.12.2019: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241,94</w:t>
            </w:r>
            <w:r w:rsidRPr="00577B51">
              <w:rPr>
                <w:sz w:val="20"/>
              </w:rPr>
              <w:tab/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241,94</w:t>
            </w:r>
            <w:r w:rsidRPr="00577B51">
              <w:rPr>
                <w:sz w:val="20"/>
              </w:rPr>
              <w:tab/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51" w:rsidRP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246,70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246,70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246,70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246,70</w:t>
            </w:r>
          </w:p>
        </w:tc>
      </w:tr>
      <w:tr w:rsidR="00577B51" w:rsidRPr="00577B51" w:rsidTr="00577B51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Ремонт оборудования системы водоснабжения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 01.01.2021 по 31.12.2021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253,03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253,03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01.01.2021 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253,03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253,03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на период реализации программы с 01.01.2019 </w:t>
            </w:r>
            <w:r w:rsidRPr="00577B51">
              <w:rPr>
                <w:sz w:val="20"/>
              </w:rPr>
              <w:lastRenderedPageBreak/>
              <w:t xml:space="preserve">по 31.12.2021: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741,67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741,67</w:t>
            </w:r>
          </w:p>
        </w:tc>
      </w:tr>
      <w:tr w:rsidR="00577B51" w:rsidRPr="00577B51" w:rsidTr="00577B51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i/>
                <w:sz w:val="20"/>
              </w:rPr>
              <w:lastRenderedPageBreak/>
              <w:t xml:space="preserve">   4.2. Перечень мероприятий, направленных на улучшение качества   питьевой воды </w:t>
            </w:r>
          </w:p>
        </w:tc>
      </w:tr>
      <w:tr w:rsidR="00577B51" w:rsidRPr="00577B51" w:rsidTr="00577B51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577B51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sz w:val="20"/>
              </w:rPr>
              <w:t xml:space="preserve">    </w:t>
            </w:r>
            <w:r w:rsidRPr="00577B51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577B51">
              <w:rPr>
                <w:i/>
                <w:sz w:val="20"/>
              </w:rPr>
              <w:t>энергетической</w:t>
            </w:r>
            <w:proofErr w:type="gramEnd"/>
            <w:r w:rsidRPr="00577B51">
              <w:rPr>
                <w:i/>
                <w:sz w:val="20"/>
              </w:rPr>
              <w:t xml:space="preserve">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577B51">
              <w:rPr>
                <w:sz w:val="20"/>
              </w:rPr>
              <w:t xml:space="preserve">   </w:t>
            </w:r>
          </w:p>
        </w:tc>
      </w:tr>
      <w:tr w:rsidR="00577B51" w:rsidRPr="00577B51" w:rsidTr="00577B51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577B51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77B51" w:rsidRPr="00577B51" w:rsidTr="00577B51">
        <w:trPr>
          <w:trHeight w:val="223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мероприятий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577B51">
        <w:trPr>
          <w:trHeight w:val="255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01.01.2019 по 31.12.2019: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</w:tr>
      <w:tr w:rsidR="00577B51" w:rsidRPr="00577B51" w:rsidTr="00577B51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178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1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1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577B51">
              <w:rPr>
                <w:sz w:val="20"/>
              </w:rPr>
              <w:t xml:space="preserve">        </w:t>
            </w:r>
            <w:r w:rsidRPr="00577B51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577B51" w:rsidRPr="00577B51" w:rsidTr="00577B51">
        <w:trPr>
          <w:trHeight w:val="21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577B51">
              <w:rPr>
                <w:sz w:val="20"/>
              </w:rPr>
              <w:t>Ед</w:t>
            </w:r>
            <w:proofErr w:type="gramStart"/>
            <w:r w:rsidRPr="00577B51">
              <w:rPr>
                <w:sz w:val="20"/>
              </w:rPr>
              <w:t>.и</w:t>
            </w:r>
            <w:proofErr w:type="gramEnd"/>
            <w:r w:rsidRPr="00577B51">
              <w:rPr>
                <w:sz w:val="20"/>
              </w:rPr>
              <w:t>зм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</w:tr>
      <w:tr w:rsidR="00577B51" w:rsidRPr="00577B51" w:rsidTr="00577B51">
        <w:trPr>
          <w:trHeight w:val="21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качества воды</w:t>
            </w:r>
          </w:p>
        </w:tc>
      </w:tr>
      <w:tr w:rsidR="00577B51" w:rsidRPr="00577B51" w:rsidTr="00577B51">
        <w:trPr>
          <w:trHeight w:val="433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 xml:space="preserve"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</w:t>
            </w:r>
            <w:r w:rsidRPr="00577B51">
              <w:rPr>
                <w:sz w:val="20"/>
              </w:rPr>
              <w:lastRenderedPageBreak/>
              <w:t>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1039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276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577B51" w:rsidRPr="00577B51" w:rsidTr="00577B51">
        <w:trPr>
          <w:trHeight w:val="84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ед./</w:t>
            </w:r>
            <w:proofErr w:type="gramStart"/>
            <w:r w:rsidRPr="00577B51">
              <w:rPr>
                <w:sz w:val="20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577B51">
        <w:trPr>
          <w:trHeight w:val="212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энергетической эффективности</w:t>
            </w:r>
          </w:p>
        </w:tc>
      </w:tr>
      <w:tr w:rsidR="00577B51" w:rsidRPr="00577B51" w:rsidTr="00577B51">
        <w:trPr>
          <w:trHeight w:val="212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5,37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5,37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5,37</w:t>
            </w:r>
          </w:p>
        </w:tc>
      </w:tr>
      <w:tr w:rsidR="00577B51" w:rsidRPr="00577B51" w:rsidTr="00577B51">
        <w:trPr>
          <w:trHeight w:val="705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кВт*</w:t>
            </w:r>
            <w:proofErr w:type="gramStart"/>
            <w:r w:rsidRPr="00577B51">
              <w:rPr>
                <w:sz w:val="20"/>
              </w:rPr>
              <w:t>ч</w:t>
            </w:r>
            <w:proofErr w:type="gramEnd"/>
            <w:r w:rsidRPr="00577B51">
              <w:rPr>
                <w:sz w:val="20"/>
              </w:rPr>
              <w:t>/куб. м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1,31</w:t>
            </w:r>
          </w:p>
        </w:tc>
        <w:tc>
          <w:tcPr>
            <w:tcW w:w="13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1,31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1,31</w:t>
            </w:r>
          </w:p>
        </w:tc>
      </w:tr>
      <w:tr w:rsidR="00577B51" w:rsidRPr="00577B51" w:rsidTr="00577B51">
        <w:trPr>
          <w:trHeight w:val="212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</w:t>
            </w:r>
          </w:p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кВт*</w:t>
            </w:r>
            <w:proofErr w:type="gramStart"/>
            <w:r w:rsidRPr="00577B51">
              <w:rPr>
                <w:sz w:val="20"/>
              </w:rPr>
              <w:t>ч</w:t>
            </w:r>
            <w:proofErr w:type="gramEnd"/>
            <w:r w:rsidRPr="00577B51">
              <w:rPr>
                <w:sz w:val="20"/>
              </w:rPr>
              <w:t>/куб. м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577B51"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577B51" w:rsidRPr="00577B51" w:rsidTr="00577B51">
        <w:trPr>
          <w:trHeight w:val="215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За период с 01.01.2019 по 31.12.2019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За период с 01.01.2020 по 31.12.2020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За период с 01.01.2021 по 31.12.2021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212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Итого эффективность производственной программы за весь период реализации с 01.01.2019  по 31.12.2021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577B51">
        <w:trPr>
          <w:trHeight w:val="360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577B51">
              <w:rPr>
                <w:sz w:val="20"/>
              </w:rPr>
              <w:t xml:space="preserve">        </w:t>
            </w:r>
            <w:r w:rsidRPr="00577B51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b/>
                <w:sz w:val="20"/>
              </w:rPr>
              <w:t xml:space="preserve">                         производственной программы</w:t>
            </w:r>
            <w:r w:rsidRPr="00577B51">
              <w:rPr>
                <w:sz w:val="20"/>
              </w:rPr>
              <w:t xml:space="preserve">                         </w:t>
            </w:r>
          </w:p>
        </w:tc>
      </w:tr>
      <w:tr w:rsidR="00577B51" w:rsidRPr="00577B51" w:rsidTr="00577B51">
        <w:trPr>
          <w:trHeight w:val="478"/>
        </w:trPr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тыс. руб.  </w:t>
            </w:r>
          </w:p>
        </w:tc>
      </w:tr>
      <w:tr w:rsidR="00577B51" w:rsidRPr="00577B51" w:rsidTr="00577B51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1 625,30</w:t>
            </w:r>
          </w:p>
        </w:tc>
      </w:tr>
      <w:tr w:rsidR="00577B51" w:rsidRPr="00577B51" w:rsidTr="00577B51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1669,90</w:t>
            </w:r>
          </w:p>
        </w:tc>
      </w:tr>
      <w:tr w:rsidR="00577B51" w:rsidRPr="00577B51" w:rsidTr="00577B51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1728,22</w:t>
            </w:r>
          </w:p>
        </w:tc>
      </w:tr>
      <w:tr w:rsidR="00577B51" w:rsidRPr="00577B51" w:rsidTr="00577B51">
        <w:tc>
          <w:tcPr>
            <w:tcW w:w="793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реализации программы с 01.01.2019 по 31.12.2021:                             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5 023,43</w:t>
            </w:r>
          </w:p>
        </w:tc>
      </w:tr>
      <w:tr w:rsidR="00577B51" w:rsidRPr="00577B51" w:rsidTr="00577B51">
        <w:trPr>
          <w:trHeight w:val="421"/>
        </w:trPr>
        <w:tc>
          <w:tcPr>
            <w:tcW w:w="949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 xml:space="preserve">        </w:t>
            </w:r>
            <w:r w:rsidRPr="00577B5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77B51">
              <w:rPr>
                <w:sz w:val="20"/>
              </w:rPr>
              <w:t xml:space="preserve">                         </w:t>
            </w:r>
          </w:p>
        </w:tc>
      </w:tr>
      <w:tr w:rsidR="00577B51" w:rsidRPr="00577B51" w:rsidTr="00577B51">
        <w:trPr>
          <w:trHeight w:val="372"/>
        </w:trPr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За период с 01.01.2019 по 31.12.2019</w:t>
            </w:r>
          </w:p>
        </w:tc>
      </w:tr>
      <w:tr w:rsidR="00577B51" w:rsidRPr="00577B51" w:rsidTr="00577B51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Объем подачи воды, 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.к</w:t>
            </w:r>
            <w:proofErr w:type="gramEnd"/>
            <w:r w:rsidRPr="00577B51">
              <w:rPr>
                <w:sz w:val="20"/>
              </w:rPr>
              <w:t>уб.м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31,27</w:t>
            </w:r>
          </w:p>
        </w:tc>
      </w:tr>
      <w:tr w:rsidR="00577B51" w:rsidRPr="00577B51" w:rsidTr="00577B51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1 013,09</w:t>
            </w:r>
          </w:p>
        </w:tc>
      </w:tr>
      <w:tr w:rsidR="00577B51" w:rsidRPr="00577B51" w:rsidTr="00577B51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411,00</w:t>
            </w:r>
          </w:p>
        </w:tc>
      </w:tr>
      <w:tr w:rsidR="00577B51" w:rsidRPr="00577B51" w:rsidTr="00577B51">
        <w:tc>
          <w:tcPr>
            <w:tcW w:w="751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98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1 424,09</w:t>
            </w:r>
          </w:p>
        </w:tc>
      </w:tr>
    </w:tbl>
    <w:p w:rsidR="0056238E" w:rsidRPr="0056238E" w:rsidRDefault="0056238E" w:rsidP="0056238E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p w:rsidR="00577B51" w:rsidRDefault="00577B51" w:rsidP="00157F87">
      <w:pPr>
        <w:tabs>
          <w:tab w:val="left" w:pos="6495"/>
        </w:tabs>
        <w:rPr>
          <w:sz w:val="24"/>
          <w:szCs w:val="24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024EC6" w:rsidTr="00982BA9">
        <w:trPr>
          <w:gridAfter w:val="1"/>
          <w:wAfter w:w="11" w:type="dxa"/>
        </w:trPr>
        <w:tc>
          <w:tcPr>
            <w:tcW w:w="528" w:type="dxa"/>
          </w:tcPr>
          <w:p w:rsidR="00024EC6" w:rsidRDefault="00024EC6" w:rsidP="00982BA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024EC6" w:rsidRDefault="00024EC6" w:rsidP="00982BA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024EC6" w:rsidRDefault="00024EC6" w:rsidP="00982BA9">
            <w:pPr>
              <w:ind w:left="3552"/>
              <w:jc w:val="center"/>
            </w:pPr>
            <w:r>
              <w:t>ПРИЛОЖЕНИЕ 2</w:t>
            </w:r>
          </w:p>
          <w:p w:rsidR="00024EC6" w:rsidRDefault="00024EC6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24EC6" w:rsidRDefault="00024EC6" w:rsidP="00982BA9">
            <w:pPr>
              <w:ind w:left="3552"/>
              <w:jc w:val="center"/>
            </w:pPr>
            <w:r w:rsidRPr="000F4694">
              <w:t xml:space="preserve">от </w:t>
            </w:r>
            <w:r w:rsidR="0027109B">
              <w:t xml:space="preserve">24 ноября </w:t>
            </w:r>
            <w:r w:rsidR="009A5E97">
              <w:t>2020</w:t>
            </w:r>
            <w:r w:rsidRPr="000F4694">
              <w:t xml:space="preserve"> г. №</w:t>
            </w:r>
            <w:r w:rsidRPr="00D74902">
              <w:t xml:space="preserve"> </w:t>
            </w:r>
            <w:r w:rsidR="004E69A1">
              <w:t>46/30</w:t>
            </w:r>
          </w:p>
          <w:p w:rsidR="00024EC6" w:rsidRDefault="00024EC6" w:rsidP="00982BA9">
            <w:pPr>
              <w:ind w:left="3552"/>
              <w:jc w:val="center"/>
            </w:pPr>
          </w:p>
          <w:p w:rsidR="00024EC6" w:rsidRDefault="00024EC6" w:rsidP="00982BA9">
            <w:pPr>
              <w:ind w:left="3552"/>
              <w:jc w:val="center"/>
            </w:pPr>
            <w:r>
              <w:t>«ПРИЛОЖЕНИЕ 2</w:t>
            </w:r>
          </w:p>
          <w:p w:rsidR="00024EC6" w:rsidRDefault="00024EC6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24EC6" w:rsidRPr="001D06AF" w:rsidRDefault="00024EC6" w:rsidP="00982BA9">
            <w:pPr>
              <w:ind w:left="3552"/>
              <w:jc w:val="center"/>
            </w:pPr>
            <w:r>
              <w:t>от 18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53/59</w:t>
            </w:r>
          </w:p>
        </w:tc>
      </w:tr>
      <w:tr w:rsidR="00024EC6" w:rsidRPr="006161EA" w:rsidTr="00982BA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24EC6" w:rsidRDefault="00024EC6" w:rsidP="00982B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24EC6" w:rsidRPr="009D2FE1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024EC6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024EC6" w:rsidRDefault="00024EC6" w:rsidP="00024E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(очистка сточных вод)</w:t>
            </w:r>
          </w:p>
          <w:p w:rsidR="00024EC6" w:rsidRPr="00C15EF7" w:rsidRDefault="00024EC6" w:rsidP="00982BA9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77B51" w:rsidRDefault="00024EC6" w:rsidP="00577B5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  <w:r w:rsidR="007C55C6">
        <w:rPr>
          <w:sz w:val="24"/>
          <w:szCs w:val="24"/>
          <w:lang w:eastAsia="en-US"/>
        </w:rPr>
        <w:t xml:space="preserve">   </w:t>
      </w:r>
    </w:p>
    <w:tbl>
      <w:tblPr>
        <w:tblW w:w="10018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7"/>
        <w:gridCol w:w="22"/>
        <w:gridCol w:w="747"/>
        <w:gridCol w:w="300"/>
        <w:gridCol w:w="704"/>
        <w:gridCol w:w="43"/>
        <w:gridCol w:w="449"/>
        <w:gridCol w:w="748"/>
        <w:gridCol w:w="512"/>
        <w:gridCol w:w="86"/>
        <w:gridCol w:w="298"/>
        <w:gridCol w:w="150"/>
        <w:gridCol w:w="697"/>
        <w:gridCol w:w="199"/>
        <w:gridCol w:w="200"/>
        <w:gridCol w:w="1446"/>
      </w:tblGrid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577B51" w:rsidRPr="00577B51" w:rsidTr="0027109B">
        <w:trPr>
          <w:trHeight w:val="578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</w:t>
            </w:r>
            <w:proofErr w:type="gramStart"/>
            <w:r w:rsidRPr="00577B51">
              <w:rPr>
                <w:sz w:val="20"/>
              </w:rPr>
              <w:t>регулируемой</w:t>
            </w:r>
            <w:proofErr w:type="gramEnd"/>
            <w:r w:rsidRPr="00577B51">
              <w:rPr>
                <w:sz w:val="20"/>
              </w:rPr>
              <w:t xml:space="preserve">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организации (ИНН)</w:t>
            </w:r>
          </w:p>
        </w:tc>
        <w:tc>
          <w:tcPr>
            <w:tcW w:w="660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Default="00577B51" w:rsidP="00492A6A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 xml:space="preserve">МУНИЦИПАЛЬНОЕ УНИТАРНОЕ ПРЕДПРИЯТИЕ «ЖИЛИЩНО - КОММУНАЛЬНОЕ ХОЗЯЙСТВО БУРЕВЕСТНИК» </w:t>
            </w:r>
          </w:p>
          <w:p w:rsidR="00577B51" w:rsidRPr="00577B51" w:rsidRDefault="00577B51" w:rsidP="00492A6A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(ИНН 5248033561)</w:t>
            </w:r>
          </w:p>
        </w:tc>
      </w:tr>
      <w:tr w:rsidR="00577B51" w:rsidRPr="00577B51" w:rsidTr="0027109B">
        <w:trPr>
          <w:trHeight w:val="362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60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492A6A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 xml:space="preserve">606539, Нижегородская область, Городецкий муниципальный район, </w:t>
            </w:r>
            <w:r w:rsidR="0027109B">
              <w:rPr>
                <w:color w:val="000000"/>
                <w:sz w:val="20"/>
              </w:rPr>
              <w:br/>
            </w:r>
            <w:r w:rsidRPr="00577B51">
              <w:rPr>
                <w:color w:val="000000"/>
                <w:sz w:val="20"/>
              </w:rPr>
              <w:t>п. Буревестник, д. 20, пом. 2</w:t>
            </w:r>
          </w:p>
        </w:tc>
      </w:tr>
      <w:tr w:rsidR="00577B51" w:rsidRPr="00577B51" w:rsidTr="0027109B">
        <w:trPr>
          <w:trHeight w:val="568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  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0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7B51" w:rsidRPr="00577B51" w:rsidTr="0027109B">
        <w:trPr>
          <w:trHeight w:val="362"/>
        </w:trPr>
        <w:tc>
          <w:tcPr>
            <w:tcW w:w="3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0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 г. </w:t>
            </w:r>
            <w:r w:rsidRPr="00577B51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2. Объем принимаемых сточных вод</w:t>
            </w:r>
          </w:p>
        </w:tc>
      </w:tr>
      <w:tr w:rsidR="00577B51" w:rsidRPr="00577B51" w:rsidTr="0027109B">
        <w:trPr>
          <w:trHeight w:val="271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 год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 год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 год</w:t>
            </w:r>
          </w:p>
        </w:tc>
      </w:tr>
      <w:tr w:rsidR="00577B51" w:rsidRPr="00577B51" w:rsidTr="0027109B">
        <w:trPr>
          <w:trHeight w:val="29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  <w:vertAlign w:val="superscript"/>
              </w:rPr>
            </w:pPr>
            <w:r w:rsidRPr="00577B51">
              <w:rPr>
                <w:sz w:val="20"/>
              </w:rPr>
              <w:t>Принято сточных вод всего, тыс</w:t>
            </w:r>
            <w:proofErr w:type="gramStart"/>
            <w:r w:rsidRPr="00577B51">
              <w:rPr>
                <w:sz w:val="20"/>
              </w:rPr>
              <w:t>.м</w:t>
            </w:r>
            <w:proofErr w:type="gramEnd"/>
            <w:r w:rsidRPr="00577B51">
              <w:rPr>
                <w:sz w:val="20"/>
                <w:vertAlign w:val="superscript"/>
              </w:rPr>
              <w:t>3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sz w:val="20"/>
              </w:rPr>
              <w:t xml:space="preserve"> в том числе: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</w:tr>
      <w:tr w:rsidR="00577B51" w:rsidRPr="00577B51" w:rsidTr="0027109B">
        <w:trPr>
          <w:trHeight w:val="29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население,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9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9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</w:tr>
      <w:tr w:rsidR="00577B51" w:rsidRPr="00577B51" w:rsidTr="0027109B">
        <w:trPr>
          <w:trHeight w:val="29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458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>Пропущено через очистные сооружения, тыс</w:t>
            </w:r>
            <w:proofErr w:type="gramStart"/>
            <w:r w:rsidRPr="00577B51">
              <w:rPr>
                <w:sz w:val="20"/>
              </w:rPr>
              <w:t>.м</w:t>
            </w:r>
            <w:proofErr w:type="gramEnd"/>
            <w:r w:rsidRPr="00577B51">
              <w:rPr>
                <w:sz w:val="20"/>
              </w:rPr>
              <w:t>3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94,50</w:t>
            </w:r>
          </w:p>
        </w:tc>
      </w:tr>
      <w:tr w:rsidR="00577B51" w:rsidRPr="00577B51" w:rsidTr="0027109B">
        <w:trPr>
          <w:trHeight w:val="255"/>
        </w:trPr>
        <w:tc>
          <w:tcPr>
            <w:tcW w:w="44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98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77B51" w:rsidRPr="00577B51" w:rsidTr="0027109B">
        <w:trPr>
          <w:trHeight w:val="225"/>
        </w:trPr>
        <w:tc>
          <w:tcPr>
            <w:tcW w:w="34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7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1 732,28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1 732,28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542,61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542,61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28,87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28,87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2318,86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2318,86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1 787,00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1 787,00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553,30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553,30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29,64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29,64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2385,05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2385,05</w:t>
            </w:r>
          </w:p>
        </w:tc>
      </w:tr>
      <w:tr w:rsidR="00577B51" w:rsidRPr="00577B51" w:rsidTr="0027109B">
        <w:trPr>
          <w:trHeight w:val="179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1 816,36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1 816,36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567,49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567,49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15,10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417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30,66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30,66</w:t>
            </w:r>
          </w:p>
        </w:tc>
      </w:tr>
      <w:tr w:rsidR="00577B51" w:rsidRPr="00577B51" w:rsidTr="0027109B">
        <w:trPr>
          <w:trHeight w:val="217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2 429,61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2 429,61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7 133,51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7 133,51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77B51" w:rsidRPr="00577B51" w:rsidTr="0027109B">
        <w:trPr>
          <w:trHeight w:val="362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  </w:t>
            </w:r>
            <w:r w:rsidRPr="00577B51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577B51">
              <w:rPr>
                <w:sz w:val="20"/>
              </w:rPr>
              <w:t xml:space="preserve">                 </w:t>
            </w:r>
          </w:p>
        </w:tc>
      </w:tr>
      <w:tr w:rsidR="00577B51" w:rsidRPr="00577B51" w:rsidTr="0027109B">
        <w:trPr>
          <w:trHeight w:val="225"/>
        </w:trPr>
        <w:tc>
          <w:tcPr>
            <w:tcW w:w="34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7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568,15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568,15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568,15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568,15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579,35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579,35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579,35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579,35</w:t>
            </w:r>
          </w:p>
        </w:tc>
      </w:tr>
      <w:tr w:rsidR="00577B51" w:rsidRPr="00577B51" w:rsidTr="0027109B">
        <w:trPr>
          <w:trHeight w:val="179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очистных сооружений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594,20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594,20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594,20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594,20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1 741,70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1 741,70</w:t>
            </w:r>
          </w:p>
        </w:tc>
      </w:tr>
      <w:tr w:rsidR="00577B51" w:rsidRPr="00577B51" w:rsidTr="0027109B">
        <w:trPr>
          <w:trHeight w:val="362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577B51">
              <w:rPr>
                <w:sz w:val="20"/>
              </w:rPr>
              <w:t xml:space="preserve">             </w:t>
            </w:r>
          </w:p>
        </w:tc>
      </w:tr>
      <w:tr w:rsidR="00577B51" w:rsidRPr="00577B51" w:rsidTr="0027109B">
        <w:trPr>
          <w:trHeight w:val="225"/>
        </w:trPr>
        <w:tc>
          <w:tcPr>
            <w:tcW w:w="34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7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271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9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2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27109B" w:rsidRDefault="00577B51" w:rsidP="0027109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sz w:val="20"/>
              </w:rPr>
              <w:t xml:space="preserve">    </w:t>
            </w:r>
            <w:r w:rsidRPr="00577B51">
              <w:rPr>
                <w:i/>
                <w:sz w:val="20"/>
              </w:rPr>
              <w:t>4.3. Перечень мероприятий по энергосбережени</w:t>
            </w:r>
            <w:r w:rsidR="0027109B">
              <w:rPr>
                <w:i/>
                <w:sz w:val="20"/>
              </w:rPr>
              <w:t xml:space="preserve">ю и повышению энергетической </w:t>
            </w:r>
            <w:r w:rsidRPr="00577B51">
              <w:rPr>
                <w:i/>
                <w:sz w:val="20"/>
              </w:rPr>
              <w:t>эффективности</w:t>
            </w:r>
            <w:r w:rsidRPr="00577B51">
              <w:rPr>
                <w:sz w:val="20"/>
              </w:rPr>
              <w:t xml:space="preserve"> </w:t>
            </w:r>
          </w:p>
        </w:tc>
      </w:tr>
      <w:tr w:rsidR="00577B51" w:rsidRPr="00577B51" w:rsidTr="0027109B">
        <w:trPr>
          <w:trHeight w:val="225"/>
        </w:trPr>
        <w:tc>
          <w:tcPr>
            <w:tcW w:w="34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7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8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9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77B51" w:rsidRPr="00577B51" w:rsidTr="0027109B">
        <w:trPr>
          <w:trHeight w:val="225"/>
        </w:trPr>
        <w:tc>
          <w:tcPr>
            <w:tcW w:w="34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7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5"/>
        </w:trPr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5"/>
        </w:trPr>
        <w:tc>
          <w:tcPr>
            <w:tcW w:w="5233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9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2"/>
        </w:trPr>
        <w:tc>
          <w:tcPr>
            <w:tcW w:w="34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19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5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537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577B51">
              <w:rPr>
                <w:sz w:val="20"/>
              </w:rPr>
              <w:t xml:space="preserve">        </w:t>
            </w:r>
            <w:r w:rsidRPr="00577B51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577B51" w:rsidRPr="00577B51" w:rsidTr="0027109B">
        <w:trPr>
          <w:trHeight w:val="216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Наименование показателя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577B51">
              <w:rPr>
                <w:sz w:val="20"/>
              </w:rPr>
              <w:t>Ед</w:t>
            </w:r>
            <w:proofErr w:type="gramStart"/>
            <w:r w:rsidRPr="00577B51">
              <w:rPr>
                <w:sz w:val="20"/>
              </w:rPr>
              <w:t>.и</w:t>
            </w:r>
            <w:proofErr w:type="gramEnd"/>
            <w:r w:rsidRPr="00577B51">
              <w:rPr>
                <w:sz w:val="20"/>
              </w:rPr>
              <w:t>зм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01.01.2019 по 31.12.2019 год</w:t>
            </w:r>
          </w:p>
        </w:tc>
        <w:tc>
          <w:tcPr>
            <w:tcW w:w="1544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01.01.2020 по 31.12.2020 год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01.01.2021 по 31.12.2021 год</w:t>
            </w:r>
          </w:p>
        </w:tc>
      </w:tr>
      <w:tr w:rsidR="00577B51" w:rsidRPr="00577B51" w:rsidTr="0027109B">
        <w:trPr>
          <w:trHeight w:val="213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очистки сточных вод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2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2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2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2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3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ед./</w:t>
            </w:r>
            <w:proofErr w:type="gramStart"/>
            <w:r w:rsidRPr="00577B51">
              <w:rPr>
                <w:sz w:val="20"/>
              </w:rPr>
              <w:t>км</w:t>
            </w:r>
            <w:proofErr w:type="gramEnd"/>
          </w:p>
        </w:tc>
        <w:tc>
          <w:tcPr>
            <w:tcW w:w="1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3"/>
        </w:trPr>
        <w:tc>
          <w:tcPr>
            <w:tcW w:w="10017" w:type="dxa"/>
            <w:gridSpan w:val="1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энергетической эффективности</w:t>
            </w:r>
          </w:p>
        </w:tc>
      </w:tr>
      <w:tr w:rsidR="00577B51" w:rsidRPr="00577B51" w:rsidTr="0027109B">
        <w:trPr>
          <w:trHeight w:val="213"/>
        </w:trPr>
        <w:tc>
          <w:tcPr>
            <w:tcW w:w="418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очищенных сточных вод</w:t>
            </w:r>
          </w:p>
        </w:tc>
        <w:tc>
          <w:tcPr>
            <w:tcW w:w="149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</w:t>
            </w:r>
          </w:p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кВт*</w:t>
            </w:r>
            <w:proofErr w:type="gramStart"/>
            <w:r w:rsidRPr="00577B51">
              <w:rPr>
                <w:sz w:val="20"/>
              </w:rPr>
              <w:t>ч</w:t>
            </w:r>
            <w:proofErr w:type="gramEnd"/>
            <w:r w:rsidRPr="00577B51">
              <w:rPr>
                <w:sz w:val="20"/>
              </w:rPr>
              <w:t>/куб. м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4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0,42</w:t>
            </w:r>
          </w:p>
        </w:tc>
        <w:tc>
          <w:tcPr>
            <w:tcW w:w="124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0,42</w:t>
            </w:r>
          </w:p>
        </w:tc>
        <w:tc>
          <w:tcPr>
            <w:tcW w:w="144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0,42</w:t>
            </w:r>
          </w:p>
        </w:tc>
      </w:tr>
      <w:tr w:rsidR="00577B51" w:rsidRPr="00577B51" w:rsidTr="0027109B">
        <w:trPr>
          <w:trHeight w:val="145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77B51" w:rsidRPr="00577B51" w:rsidTr="0027109B">
        <w:trPr>
          <w:trHeight w:val="216"/>
        </w:trPr>
        <w:tc>
          <w:tcPr>
            <w:tcW w:w="568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336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3"/>
        </w:trPr>
        <w:tc>
          <w:tcPr>
            <w:tcW w:w="568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33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3"/>
        </w:trPr>
        <w:tc>
          <w:tcPr>
            <w:tcW w:w="5682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336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3"/>
        </w:trPr>
        <w:tc>
          <w:tcPr>
            <w:tcW w:w="5682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36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2"/>
        </w:trPr>
        <w:tc>
          <w:tcPr>
            <w:tcW w:w="10017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77B51" w:rsidRPr="00577B51" w:rsidTr="0027109B">
        <w:trPr>
          <w:trHeight w:val="481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тыс. руб.  </w:t>
            </w:r>
          </w:p>
        </w:tc>
      </w:tr>
      <w:tr w:rsidR="00577B51" w:rsidRPr="00577B51" w:rsidTr="0027109B">
        <w:trPr>
          <w:trHeight w:val="14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2 887,01</w:t>
            </w:r>
          </w:p>
        </w:tc>
      </w:tr>
      <w:tr w:rsidR="00577B51" w:rsidRPr="00577B51" w:rsidTr="0027109B">
        <w:trPr>
          <w:trHeight w:val="14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2 964,39</w:t>
            </w:r>
          </w:p>
        </w:tc>
      </w:tr>
      <w:tr w:rsidR="00577B51" w:rsidRPr="00577B51" w:rsidTr="0027109B">
        <w:trPr>
          <w:trHeight w:val="14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3 066,17</w:t>
            </w:r>
          </w:p>
        </w:tc>
      </w:tr>
      <w:tr w:rsidR="00577B51" w:rsidRPr="00577B51" w:rsidTr="0027109B">
        <w:trPr>
          <w:trHeight w:val="14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Итого: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8 917,57</w:t>
            </w:r>
          </w:p>
        </w:tc>
      </w:tr>
      <w:tr w:rsidR="00577B51" w:rsidRPr="00577B51" w:rsidTr="0027109B">
        <w:trPr>
          <w:trHeight w:val="362"/>
        </w:trPr>
        <w:tc>
          <w:tcPr>
            <w:tcW w:w="10017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 xml:space="preserve"> </w:t>
            </w:r>
            <w:r w:rsidRPr="00577B5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77B51">
              <w:rPr>
                <w:sz w:val="20"/>
              </w:rPr>
              <w:t xml:space="preserve">                         </w:t>
            </w:r>
          </w:p>
        </w:tc>
      </w:tr>
      <w:tr w:rsidR="00577B51" w:rsidRPr="00577B51" w:rsidTr="0027109B">
        <w:trPr>
          <w:trHeight w:val="20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   За период с 01.01.2019 по 31.12.2019</w:t>
            </w:r>
          </w:p>
        </w:tc>
      </w:tr>
      <w:tr w:rsidR="00577B51" w:rsidRPr="00577B51" w:rsidTr="0027109B">
        <w:trPr>
          <w:trHeight w:val="20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Объем принятых сточных вод, 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.к</w:t>
            </w:r>
            <w:proofErr w:type="gramEnd"/>
            <w:r w:rsidRPr="00577B51">
              <w:rPr>
                <w:sz w:val="20"/>
              </w:rPr>
              <w:t>уб.м</w:t>
            </w:r>
            <w:proofErr w:type="spellEnd"/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68,66</w:t>
            </w:r>
          </w:p>
        </w:tc>
      </w:tr>
      <w:tr w:rsidR="00577B51" w:rsidRPr="00577B51" w:rsidTr="0027109B">
        <w:trPr>
          <w:trHeight w:val="20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1 833,60</w:t>
            </w:r>
          </w:p>
        </w:tc>
      </w:tr>
      <w:tr w:rsidR="00577B51" w:rsidRPr="00577B51" w:rsidTr="0027109B">
        <w:trPr>
          <w:trHeight w:val="20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557,73</w:t>
            </w:r>
          </w:p>
        </w:tc>
      </w:tr>
      <w:tr w:rsidR="00577B51" w:rsidRPr="00577B51" w:rsidTr="0027109B">
        <w:trPr>
          <w:trHeight w:val="205"/>
        </w:trPr>
        <w:tc>
          <w:tcPr>
            <w:tcW w:w="747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4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2 391,33</w:t>
            </w:r>
          </w:p>
        </w:tc>
      </w:tr>
    </w:tbl>
    <w:p w:rsidR="00024EC6" w:rsidRDefault="00577B51" w:rsidP="00024EC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7C55C6">
        <w:rPr>
          <w:sz w:val="24"/>
          <w:szCs w:val="24"/>
          <w:lang w:eastAsia="en-US"/>
        </w:rPr>
        <w:t xml:space="preserve">   ».</w:t>
      </w:r>
    </w:p>
    <w:p w:rsidR="00B4601B" w:rsidRDefault="00B4601B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p w:rsidR="00577B51" w:rsidRDefault="00577B51" w:rsidP="0056238E">
      <w:pPr>
        <w:tabs>
          <w:tab w:val="left" w:pos="6495"/>
        </w:tabs>
        <w:rPr>
          <w:sz w:val="20"/>
          <w:lang w:eastAsia="en-US"/>
        </w:rPr>
      </w:pPr>
    </w:p>
    <w:p w:rsidR="00577B51" w:rsidRDefault="00577B51" w:rsidP="0056238E">
      <w:pPr>
        <w:tabs>
          <w:tab w:val="left" w:pos="6495"/>
        </w:tabs>
        <w:rPr>
          <w:sz w:val="20"/>
          <w:lang w:eastAsia="en-US"/>
        </w:rPr>
      </w:pPr>
    </w:p>
    <w:p w:rsidR="00577B51" w:rsidRDefault="00577B51" w:rsidP="0056238E">
      <w:pPr>
        <w:tabs>
          <w:tab w:val="left" w:pos="6495"/>
        </w:tabs>
        <w:rPr>
          <w:sz w:val="20"/>
          <w:lang w:eastAsia="en-US"/>
        </w:rPr>
      </w:pPr>
    </w:p>
    <w:p w:rsidR="0027109B" w:rsidRDefault="0027109B" w:rsidP="0056238E">
      <w:pPr>
        <w:tabs>
          <w:tab w:val="left" w:pos="6495"/>
        </w:tabs>
        <w:rPr>
          <w:sz w:val="20"/>
          <w:lang w:eastAsia="en-US"/>
        </w:rPr>
      </w:pPr>
    </w:p>
    <w:p w:rsidR="0027109B" w:rsidRDefault="0027109B" w:rsidP="0056238E">
      <w:pPr>
        <w:tabs>
          <w:tab w:val="left" w:pos="6495"/>
        </w:tabs>
        <w:rPr>
          <w:sz w:val="20"/>
          <w:lang w:eastAsia="en-US"/>
        </w:rPr>
      </w:pPr>
    </w:p>
    <w:p w:rsidR="0027109B" w:rsidRDefault="0027109B" w:rsidP="0056238E">
      <w:pPr>
        <w:tabs>
          <w:tab w:val="left" w:pos="6495"/>
        </w:tabs>
        <w:rPr>
          <w:sz w:val="20"/>
          <w:lang w:eastAsia="en-US"/>
        </w:rPr>
      </w:pPr>
    </w:p>
    <w:p w:rsidR="0027109B" w:rsidRDefault="0027109B" w:rsidP="0056238E">
      <w:pPr>
        <w:tabs>
          <w:tab w:val="left" w:pos="6495"/>
        </w:tabs>
        <w:rPr>
          <w:sz w:val="20"/>
          <w:lang w:eastAsia="en-US"/>
        </w:rPr>
      </w:pPr>
    </w:p>
    <w:p w:rsidR="00577B51" w:rsidRDefault="00577B51" w:rsidP="0056238E">
      <w:pPr>
        <w:tabs>
          <w:tab w:val="left" w:pos="6495"/>
        </w:tabs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B6071B" w:rsidTr="00982BA9">
        <w:trPr>
          <w:gridAfter w:val="1"/>
          <w:wAfter w:w="11" w:type="dxa"/>
        </w:trPr>
        <w:tc>
          <w:tcPr>
            <w:tcW w:w="528" w:type="dxa"/>
          </w:tcPr>
          <w:p w:rsidR="00B6071B" w:rsidRDefault="00B6071B" w:rsidP="00982BA9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B6071B" w:rsidRDefault="00B6071B" w:rsidP="00982BA9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B6071B" w:rsidRDefault="00B6071B" w:rsidP="00982BA9">
            <w:pPr>
              <w:ind w:left="3552"/>
              <w:jc w:val="center"/>
            </w:pPr>
            <w:r>
              <w:t>ПРИЛОЖЕНИЕ 3</w:t>
            </w:r>
          </w:p>
          <w:p w:rsidR="00B6071B" w:rsidRDefault="00B6071B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B6071B" w:rsidRDefault="00B6071B" w:rsidP="00982BA9">
            <w:pPr>
              <w:ind w:left="3552"/>
              <w:jc w:val="center"/>
            </w:pPr>
            <w:r w:rsidRPr="000F4694">
              <w:t xml:space="preserve">от </w:t>
            </w:r>
            <w:r w:rsidR="0027109B">
              <w:t xml:space="preserve">24 ноября </w:t>
            </w:r>
            <w:r w:rsidR="009A5E97">
              <w:t>2020</w:t>
            </w:r>
            <w:r w:rsidRPr="000F4694">
              <w:t xml:space="preserve"> г. №</w:t>
            </w:r>
            <w:r w:rsidRPr="00D74902">
              <w:t xml:space="preserve"> </w:t>
            </w:r>
            <w:r w:rsidR="004E69A1">
              <w:t>46/30</w:t>
            </w:r>
            <w:bookmarkStart w:id="0" w:name="_GoBack"/>
            <w:bookmarkEnd w:id="0"/>
          </w:p>
          <w:p w:rsidR="00B6071B" w:rsidRDefault="00B6071B" w:rsidP="00982BA9">
            <w:pPr>
              <w:ind w:left="3552"/>
              <w:jc w:val="center"/>
            </w:pPr>
          </w:p>
          <w:p w:rsidR="00B6071B" w:rsidRDefault="00B6071B" w:rsidP="00982BA9">
            <w:pPr>
              <w:ind w:left="3552"/>
              <w:jc w:val="center"/>
            </w:pPr>
            <w:r>
              <w:t>«ПРИЛОЖЕНИЕ 3</w:t>
            </w:r>
          </w:p>
          <w:p w:rsidR="00B6071B" w:rsidRDefault="00B6071B" w:rsidP="00982BA9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B6071B" w:rsidRPr="001D06AF" w:rsidRDefault="00B6071B" w:rsidP="00982BA9">
            <w:pPr>
              <w:ind w:left="3552"/>
              <w:jc w:val="center"/>
            </w:pPr>
            <w:r>
              <w:t>от 18</w:t>
            </w:r>
            <w:r w:rsidRPr="0056238E">
              <w:t xml:space="preserve"> </w:t>
            </w:r>
            <w:r>
              <w:t>декабря</w:t>
            </w:r>
            <w:r w:rsidRPr="0056238E">
              <w:t xml:space="preserve"> 2018 г. №</w:t>
            </w:r>
            <w:r>
              <w:t xml:space="preserve"> 53/59</w:t>
            </w:r>
          </w:p>
        </w:tc>
      </w:tr>
      <w:tr w:rsidR="00B6071B" w:rsidRPr="006161EA" w:rsidTr="00982BA9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B6071B" w:rsidRDefault="00B6071B" w:rsidP="00982B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6071B" w:rsidRPr="009D2FE1" w:rsidRDefault="00B6071B" w:rsidP="00B607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B6071B" w:rsidRDefault="00B6071B" w:rsidP="00B6071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D2FE1">
              <w:rPr>
                <w:b/>
                <w:sz w:val="24"/>
                <w:szCs w:val="24"/>
              </w:rPr>
              <w:t xml:space="preserve">ПО ОКАЗАНИЮ УСЛУГ ВОДООТВЕДЕНИЯ </w:t>
            </w:r>
          </w:p>
          <w:p w:rsidR="00B6071B" w:rsidRPr="00C15EF7" w:rsidRDefault="00B6071B" w:rsidP="00B6071B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7C55C6" w:rsidRDefault="00B6071B" w:rsidP="007C55C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31.12.2021 г.</w:t>
      </w:r>
    </w:p>
    <w:tbl>
      <w:tblPr>
        <w:tblW w:w="9995" w:type="dxa"/>
        <w:tblInd w:w="75" w:type="dxa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9"/>
        <w:gridCol w:w="22"/>
        <w:gridCol w:w="745"/>
        <w:gridCol w:w="299"/>
        <w:gridCol w:w="703"/>
        <w:gridCol w:w="43"/>
        <w:gridCol w:w="447"/>
        <w:gridCol w:w="746"/>
        <w:gridCol w:w="512"/>
        <w:gridCol w:w="85"/>
        <w:gridCol w:w="297"/>
        <w:gridCol w:w="150"/>
        <w:gridCol w:w="695"/>
        <w:gridCol w:w="200"/>
        <w:gridCol w:w="198"/>
        <w:gridCol w:w="1444"/>
      </w:tblGrid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577B51" w:rsidRPr="00577B51" w:rsidTr="0027109B">
        <w:trPr>
          <w:trHeight w:val="575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</w:t>
            </w:r>
            <w:proofErr w:type="gramStart"/>
            <w:r w:rsidRPr="00577B51">
              <w:rPr>
                <w:sz w:val="20"/>
              </w:rPr>
              <w:t>регулируемой</w:t>
            </w:r>
            <w:proofErr w:type="gramEnd"/>
            <w:r w:rsidRPr="00577B51">
              <w:rPr>
                <w:sz w:val="20"/>
              </w:rPr>
              <w:t xml:space="preserve">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организации (ИНН)</w:t>
            </w:r>
          </w:p>
        </w:tc>
        <w:tc>
          <w:tcPr>
            <w:tcW w:w="658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7109B" w:rsidRDefault="0027109B" w:rsidP="0027109B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 xml:space="preserve">МУНИЦИПАЛЬНОЕ УНИТАРНОЕ ПРЕДПРИЯТИЕ «ЖИЛИЩНО - КОММУНАЛЬНОЕ ХОЗЯЙСТВО БУРЕВЕСТНИК» </w:t>
            </w:r>
          </w:p>
          <w:p w:rsidR="00577B51" w:rsidRPr="00577B51" w:rsidRDefault="0027109B" w:rsidP="0027109B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>(ИНН 5248033561)</w:t>
            </w:r>
          </w:p>
        </w:tc>
      </w:tr>
      <w:tr w:rsidR="00577B51" w:rsidRPr="00577B51" w:rsidTr="0027109B">
        <w:trPr>
          <w:trHeight w:val="361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8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27109B" w:rsidP="00577B51">
            <w:pPr>
              <w:rPr>
                <w:color w:val="000000"/>
                <w:sz w:val="20"/>
              </w:rPr>
            </w:pPr>
            <w:r w:rsidRPr="00577B51">
              <w:rPr>
                <w:color w:val="000000"/>
                <w:sz w:val="20"/>
              </w:rPr>
              <w:t xml:space="preserve">606539, Нижегородская область, Городецкий муниципальный район, </w:t>
            </w:r>
            <w:r>
              <w:rPr>
                <w:color w:val="000000"/>
                <w:sz w:val="20"/>
              </w:rPr>
              <w:br/>
            </w:r>
            <w:r w:rsidRPr="00577B51">
              <w:rPr>
                <w:color w:val="000000"/>
                <w:sz w:val="20"/>
              </w:rPr>
              <w:t>п. Буревестник, д. 20, пом. 2</w:t>
            </w:r>
          </w:p>
        </w:tc>
      </w:tr>
      <w:tr w:rsidR="00577B51" w:rsidRPr="00577B51" w:rsidTr="0027109B">
        <w:trPr>
          <w:trHeight w:val="565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  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8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77B51" w:rsidRPr="00577B51" w:rsidTr="0027109B">
        <w:trPr>
          <w:trHeight w:val="361"/>
        </w:trPr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Местонахождение         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85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603082, </w:t>
            </w:r>
            <w:r w:rsidR="0027109B">
              <w:rPr>
                <w:sz w:val="20"/>
              </w:rPr>
              <w:t xml:space="preserve">г. </w:t>
            </w:r>
            <w:r w:rsidRPr="00577B51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2. Объем принимаемых сточных вод</w:t>
            </w:r>
          </w:p>
        </w:tc>
      </w:tr>
      <w:tr w:rsidR="00577B51" w:rsidRPr="00577B51" w:rsidTr="0027109B">
        <w:trPr>
          <w:trHeight w:val="270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01.01.2019 по 31.12.2019 год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01.01.2020 по 31.12.2020 год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На период с 01.01.2021 по 31.12.2021 год</w:t>
            </w:r>
          </w:p>
        </w:tc>
      </w:tr>
      <w:tr w:rsidR="00577B51" w:rsidRPr="00577B51" w:rsidTr="0027109B">
        <w:trPr>
          <w:trHeight w:val="297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sz w:val="20"/>
              </w:rPr>
              <w:t>Принято сточных вод  всего, тыс</w:t>
            </w:r>
            <w:proofErr w:type="gramStart"/>
            <w:r w:rsidRPr="00577B51">
              <w:rPr>
                <w:sz w:val="20"/>
              </w:rPr>
              <w:t>.м</w:t>
            </w:r>
            <w:proofErr w:type="gramEnd"/>
            <w:r w:rsidRPr="00577B51">
              <w:rPr>
                <w:sz w:val="20"/>
                <w:vertAlign w:val="superscript"/>
              </w:rPr>
              <w:t>3</w:t>
            </w:r>
            <w:r w:rsidRPr="00577B51">
              <w:rPr>
                <w:sz w:val="20"/>
              </w:rPr>
              <w:t xml:space="preserve"> в том числе: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</w:tr>
      <w:tr w:rsidR="00577B51" w:rsidRPr="00577B51" w:rsidTr="0027109B">
        <w:trPr>
          <w:trHeight w:val="297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население,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12,23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12,23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12,23</w:t>
            </w:r>
          </w:p>
        </w:tc>
      </w:tr>
      <w:tr w:rsidR="00577B51" w:rsidRPr="00577B51" w:rsidTr="0027109B">
        <w:trPr>
          <w:trHeight w:val="297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4,23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4,23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4,23</w:t>
            </w:r>
          </w:p>
        </w:tc>
      </w:tr>
      <w:tr w:rsidR="00577B51" w:rsidRPr="00577B51" w:rsidTr="0027109B">
        <w:trPr>
          <w:trHeight w:val="297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0,52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0,52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0,52</w:t>
            </w:r>
          </w:p>
        </w:tc>
      </w:tr>
      <w:tr w:rsidR="00577B51" w:rsidRPr="00577B51" w:rsidTr="0027109B">
        <w:trPr>
          <w:trHeight w:val="297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456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>Пропущено через очистные сооружения, тыс</w:t>
            </w:r>
            <w:proofErr w:type="gramStart"/>
            <w:r w:rsidRPr="00577B51">
              <w:rPr>
                <w:sz w:val="20"/>
              </w:rPr>
              <w:t>.м</w:t>
            </w:r>
            <w:proofErr w:type="gramEnd"/>
            <w:r w:rsidRPr="00577B51">
              <w:rPr>
                <w:sz w:val="20"/>
              </w:rPr>
              <w:t>3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16,99</w:t>
            </w:r>
          </w:p>
        </w:tc>
      </w:tr>
      <w:tr w:rsidR="00577B51" w:rsidRPr="00577B51" w:rsidTr="0027109B">
        <w:trPr>
          <w:trHeight w:val="254"/>
        </w:trPr>
        <w:tc>
          <w:tcPr>
            <w:tcW w:w="44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97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77B51" w:rsidRPr="00577B51" w:rsidTr="0027109B">
        <w:trPr>
          <w:trHeight w:val="223"/>
        </w:trPr>
        <w:tc>
          <w:tcPr>
            <w:tcW w:w="34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6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598,83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598,83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199,50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199,50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10,19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10,19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 xml:space="preserve">Итого на период 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822,83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822,83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616,34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616,34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203,43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203,43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10,45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10,45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844,52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844,52</w:t>
            </w:r>
          </w:p>
        </w:tc>
      </w:tr>
      <w:tr w:rsidR="00577B51" w:rsidRPr="00577B51" w:rsidTr="0027109B">
        <w:trPr>
          <w:trHeight w:val="178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Производственные расходы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624,25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624,25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Административные расходы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208,64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208,64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14,30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415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10,79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10,79</w:t>
            </w:r>
          </w:p>
        </w:tc>
      </w:tr>
      <w:tr w:rsidR="00577B51" w:rsidRPr="00577B51" w:rsidTr="0027109B">
        <w:trPr>
          <w:trHeight w:val="216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857,98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857,98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2 525,32</w:t>
            </w:r>
            <w:r w:rsidRPr="00577B51">
              <w:rPr>
                <w:sz w:val="20"/>
              </w:rPr>
              <w:tab/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2 525,32</w:t>
            </w:r>
            <w:r w:rsidRPr="00577B51">
              <w:rPr>
                <w:sz w:val="20"/>
              </w:rPr>
              <w:tab/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77B51" w:rsidRPr="00577B51" w:rsidTr="0027109B">
        <w:trPr>
          <w:trHeight w:val="361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  </w:t>
            </w:r>
            <w:r w:rsidRPr="00577B51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577B51">
              <w:rPr>
                <w:sz w:val="20"/>
              </w:rPr>
              <w:t xml:space="preserve">                 </w:t>
            </w:r>
          </w:p>
        </w:tc>
      </w:tr>
      <w:tr w:rsidR="00577B51" w:rsidRPr="00577B51" w:rsidTr="0027109B">
        <w:trPr>
          <w:trHeight w:val="223"/>
        </w:trPr>
        <w:tc>
          <w:tcPr>
            <w:tcW w:w="34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6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196,61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196,61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196,61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196,61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200,48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200,48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200,48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200,48</w:t>
            </w:r>
          </w:p>
        </w:tc>
      </w:tr>
      <w:tr w:rsidR="00577B51" w:rsidRPr="00577B51" w:rsidTr="0027109B">
        <w:trPr>
          <w:trHeight w:val="178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Текущий ремонт и техническое обслуживание оборудования КНС и канализационных сетей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205,62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205,62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205,62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205,62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602,72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602,72</w:t>
            </w:r>
          </w:p>
        </w:tc>
      </w:tr>
      <w:tr w:rsidR="00577B51" w:rsidRPr="00577B51" w:rsidTr="0027109B">
        <w:trPr>
          <w:trHeight w:val="361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577B51">
              <w:rPr>
                <w:sz w:val="20"/>
              </w:rPr>
              <w:t xml:space="preserve">             </w:t>
            </w:r>
          </w:p>
        </w:tc>
      </w:tr>
      <w:tr w:rsidR="00577B51" w:rsidRPr="00577B51" w:rsidTr="0027109B">
        <w:trPr>
          <w:trHeight w:val="223"/>
        </w:trPr>
        <w:tc>
          <w:tcPr>
            <w:tcW w:w="34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6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270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8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1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27109B" w:rsidRDefault="00577B51" w:rsidP="0027109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sz w:val="20"/>
              </w:rPr>
              <w:t xml:space="preserve">    </w:t>
            </w:r>
            <w:r w:rsidRPr="00577B51">
              <w:rPr>
                <w:i/>
                <w:sz w:val="20"/>
              </w:rPr>
              <w:t>4.3. Перечень мероприятий по энергосбережени</w:t>
            </w:r>
            <w:r w:rsidR="0027109B">
              <w:rPr>
                <w:i/>
                <w:sz w:val="20"/>
              </w:rPr>
              <w:t xml:space="preserve">ю и повышению энергетической </w:t>
            </w:r>
            <w:r w:rsidRPr="00577B51">
              <w:rPr>
                <w:i/>
                <w:sz w:val="20"/>
              </w:rPr>
              <w:t>эффективности</w:t>
            </w:r>
            <w:r w:rsidRPr="00577B51">
              <w:rPr>
                <w:sz w:val="20"/>
              </w:rPr>
              <w:t xml:space="preserve"> </w:t>
            </w:r>
          </w:p>
        </w:tc>
      </w:tr>
      <w:tr w:rsidR="00577B51" w:rsidRPr="00577B51" w:rsidTr="0027109B">
        <w:trPr>
          <w:trHeight w:val="223"/>
        </w:trPr>
        <w:tc>
          <w:tcPr>
            <w:tcW w:w="34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6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6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8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577B51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77B51" w:rsidRPr="00577B51" w:rsidTr="0027109B">
        <w:trPr>
          <w:trHeight w:val="223"/>
        </w:trPr>
        <w:tc>
          <w:tcPr>
            <w:tcW w:w="34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9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График реализации мероприятия</w:t>
            </w:r>
          </w:p>
        </w:tc>
        <w:tc>
          <w:tcPr>
            <w:tcW w:w="313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тыс. руб.  </w:t>
            </w:r>
          </w:p>
        </w:tc>
      </w:tr>
      <w:tr w:rsidR="00577B51" w:rsidRPr="00577B51" w:rsidTr="0027109B">
        <w:trPr>
          <w:trHeight w:val="256"/>
        </w:trPr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Себестоимость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Другие  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источники </w:t>
            </w: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01.01.2019 по 31.12.2019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</w:tr>
      <w:tr w:rsidR="00577B51" w:rsidRPr="00577B51" w:rsidTr="0027109B">
        <w:trPr>
          <w:trHeight w:val="144"/>
        </w:trPr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44"/>
        </w:trPr>
        <w:tc>
          <w:tcPr>
            <w:tcW w:w="522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01.01.2020 по 31.12.2020 год  </w:t>
            </w:r>
          </w:p>
        </w:tc>
        <w:tc>
          <w:tcPr>
            <w:tcW w:w="170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178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</w:tr>
      <w:tr w:rsidR="00577B51" w:rsidRPr="00577B51" w:rsidTr="0027109B">
        <w:trPr>
          <w:trHeight w:val="211"/>
        </w:trPr>
        <w:tc>
          <w:tcPr>
            <w:tcW w:w="34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Мероприятия отсутствуют</w:t>
            </w:r>
          </w:p>
        </w:tc>
        <w:tc>
          <w:tcPr>
            <w:tcW w:w="17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Итого на период с 01.01.2021 по 31.12.2021 год  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1"/>
        </w:trPr>
        <w:tc>
          <w:tcPr>
            <w:tcW w:w="51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53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577B51">
              <w:rPr>
                <w:sz w:val="20"/>
              </w:rPr>
              <w:t xml:space="preserve">        </w:t>
            </w:r>
            <w:r w:rsidRPr="00577B51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577B51" w:rsidRPr="00577B51" w:rsidTr="0027109B">
        <w:trPr>
          <w:trHeight w:val="215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Наименование показателя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577B51">
              <w:rPr>
                <w:sz w:val="20"/>
              </w:rPr>
              <w:t>Ед</w:t>
            </w:r>
            <w:proofErr w:type="gramStart"/>
            <w:r w:rsidRPr="00577B51">
              <w:rPr>
                <w:sz w:val="20"/>
              </w:rPr>
              <w:t>.и</w:t>
            </w:r>
            <w:proofErr w:type="gramEnd"/>
            <w:r w:rsidRPr="00577B51">
              <w:rPr>
                <w:sz w:val="20"/>
              </w:rPr>
              <w:t>зм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1343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01.01.2019 по 31.12.2019 год</w:t>
            </w:r>
          </w:p>
        </w:tc>
        <w:tc>
          <w:tcPr>
            <w:tcW w:w="1540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01.01.2020 по 31.12.2020 год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27109B" w:rsidRDefault="00577B51" w:rsidP="00577B51">
            <w:pPr>
              <w:jc w:val="center"/>
              <w:rPr>
                <w:sz w:val="18"/>
              </w:rPr>
            </w:pPr>
            <w:r w:rsidRPr="0027109B">
              <w:rPr>
                <w:sz w:val="18"/>
              </w:rPr>
              <w:t>Период с 01.01.2021 по 31.12.2021 год</w:t>
            </w:r>
          </w:p>
        </w:tc>
      </w:tr>
      <w:tr w:rsidR="00577B51" w:rsidRPr="00577B51" w:rsidTr="0027109B">
        <w:trPr>
          <w:trHeight w:val="212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очистки сточных вод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2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 xml:space="preserve">Доля поверхностных сточных вод, не подвергающихся очистке, в общем объеме </w:t>
            </w:r>
            <w:r w:rsidRPr="00577B51">
              <w:rPr>
                <w:sz w:val="20"/>
              </w:rPr>
              <w:lastRenderedPageBreak/>
              <w:t>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2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2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%</w:t>
            </w:r>
          </w:p>
        </w:tc>
        <w:tc>
          <w:tcPr>
            <w:tcW w:w="16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2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ед./</w:t>
            </w:r>
            <w:proofErr w:type="gramStart"/>
            <w:r w:rsidRPr="00577B51">
              <w:rPr>
                <w:sz w:val="20"/>
              </w:rPr>
              <w:t>км</w:t>
            </w:r>
            <w:proofErr w:type="gramEnd"/>
          </w:p>
        </w:tc>
        <w:tc>
          <w:tcPr>
            <w:tcW w:w="1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</w:t>
            </w:r>
          </w:p>
        </w:tc>
        <w:tc>
          <w:tcPr>
            <w:tcW w:w="1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1</w:t>
            </w:r>
          </w:p>
        </w:tc>
      </w:tr>
      <w:tr w:rsidR="00577B51" w:rsidRPr="00577B51" w:rsidTr="0027109B">
        <w:trPr>
          <w:trHeight w:val="212"/>
        </w:trPr>
        <w:tc>
          <w:tcPr>
            <w:tcW w:w="9994" w:type="dxa"/>
            <w:gridSpan w:val="16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Показатели энергетической эффективности</w:t>
            </w:r>
          </w:p>
        </w:tc>
      </w:tr>
      <w:tr w:rsidR="00577B51" w:rsidRPr="00577B51" w:rsidTr="0027109B">
        <w:trPr>
          <w:trHeight w:val="212"/>
        </w:trPr>
        <w:tc>
          <w:tcPr>
            <w:tcW w:w="417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577B51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очищенных сточных вод</w:t>
            </w:r>
          </w:p>
        </w:tc>
        <w:tc>
          <w:tcPr>
            <w:tcW w:w="14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  </w:t>
            </w:r>
          </w:p>
          <w:p w:rsidR="00577B51" w:rsidRPr="00577B51" w:rsidRDefault="00577B51" w:rsidP="00577B5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кВт*</w:t>
            </w:r>
            <w:proofErr w:type="gramStart"/>
            <w:r w:rsidRPr="00577B51">
              <w:rPr>
                <w:sz w:val="20"/>
              </w:rPr>
              <w:t>ч</w:t>
            </w:r>
            <w:proofErr w:type="gramEnd"/>
            <w:r w:rsidRPr="00577B51">
              <w:rPr>
                <w:sz w:val="20"/>
              </w:rPr>
              <w:t>/куб. м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0,50</w:t>
            </w:r>
          </w:p>
        </w:tc>
        <w:tc>
          <w:tcPr>
            <w:tcW w:w="1243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0,50</w:t>
            </w:r>
          </w:p>
        </w:tc>
        <w:tc>
          <w:tcPr>
            <w:tcW w:w="144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>0,50</w:t>
            </w:r>
          </w:p>
        </w:tc>
      </w:tr>
      <w:tr w:rsidR="00577B51" w:rsidRPr="00577B51" w:rsidTr="0027109B">
        <w:trPr>
          <w:trHeight w:val="144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577B51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77B51" w:rsidRPr="00577B51" w:rsidTr="0027109B">
        <w:trPr>
          <w:trHeight w:val="215"/>
        </w:trPr>
        <w:tc>
          <w:tcPr>
            <w:tcW w:w="5668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 год  </w:t>
            </w:r>
          </w:p>
        </w:tc>
        <w:tc>
          <w:tcPr>
            <w:tcW w:w="4326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66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 </w:t>
            </w:r>
          </w:p>
        </w:tc>
        <w:tc>
          <w:tcPr>
            <w:tcW w:w="43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668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 год  </w:t>
            </w:r>
          </w:p>
        </w:tc>
        <w:tc>
          <w:tcPr>
            <w:tcW w:w="4326" w:type="dxa"/>
            <w:gridSpan w:val="9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212"/>
        </w:trPr>
        <w:tc>
          <w:tcPr>
            <w:tcW w:w="5668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26" w:type="dxa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>-</w:t>
            </w:r>
          </w:p>
        </w:tc>
      </w:tr>
      <w:tr w:rsidR="00577B51" w:rsidRPr="00577B51" w:rsidTr="0027109B">
        <w:trPr>
          <w:trHeight w:val="361"/>
        </w:trPr>
        <w:tc>
          <w:tcPr>
            <w:tcW w:w="9994" w:type="dxa"/>
            <w:gridSpan w:val="1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77B51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77B51" w:rsidRPr="00577B51" w:rsidTr="0027109B">
        <w:trPr>
          <w:trHeight w:val="479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Всего сумма, </w:t>
            </w:r>
          </w:p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  тыс. руб.  </w:t>
            </w:r>
          </w:p>
        </w:tc>
      </w:tr>
      <w:tr w:rsidR="00577B51" w:rsidRPr="00577B51" w:rsidTr="0027109B">
        <w:trPr>
          <w:trHeight w:val="14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01.01.2019 по 31.12.2019 год  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1019,44</w:t>
            </w:r>
          </w:p>
        </w:tc>
      </w:tr>
      <w:tr w:rsidR="00577B51" w:rsidRPr="00577B51" w:rsidTr="0027109B">
        <w:trPr>
          <w:trHeight w:val="14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01.01.2020 по 31.12.2020 год 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1045,00</w:t>
            </w:r>
          </w:p>
        </w:tc>
      </w:tr>
      <w:tr w:rsidR="00577B51" w:rsidRPr="00577B51" w:rsidTr="0027109B">
        <w:trPr>
          <w:trHeight w:val="14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rPr>
                <w:sz w:val="20"/>
              </w:rPr>
            </w:pPr>
            <w:r w:rsidRPr="00577B51">
              <w:rPr>
                <w:sz w:val="20"/>
              </w:rPr>
              <w:t xml:space="preserve">На период с 01.01.2021 по 31.12.2021 год  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1079,11</w:t>
            </w:r>
          </w:p>
        </w:tc>
      </w:tr>
      <w:tr w:rsidR="00577B51" w:rsidRPr="00577B51" w:rsidTr="0027109B">
        <w:trPr>
          <w:trHeight w:val="14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>Итого: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>3 143,54</w:t>
            </w:r>
          </w:p>
        </w:tc>
      </w:tr>
      <w:tr w:rsidR="00577B51" w:rsidRPr="00577B51" w:rsidTr="0027109B">
        <w:trPr>
          <w:trHeight w:val="361"/>
        </w:trPr>
        <w:tc>
          <w:tcPr>
            <w:tcW w:w="9994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577B51">
              <w:rPr>
                <w:sz w:val="20"/>
              </w:rPr>
              <w:t xml:space="preserve"> </w:t>
            </w:r>
            <w:r w:rsidRPr="00577B51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77B51">
              <w:rPr>
                <w:sz w:val="20"/>
              </w:rPr>
              <w:t xml:space="preserve">                         </w:t>
            </w:r>
          </w:p>
        </w:tc>
      </w:tr>
      <w:tr w:rsidR="00577B51" w:rsidRPr="00577B51" w:rsidTr="0027109B">
        <w:trPr>
          <w:trHeight w:val="20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577B51">
              <w:rPr>
                <w:sz w:val="20"/>
              </w:rPr>
              <w:t xml:space="preserve">   За период с 01.01.2019 по 31.12.2019</w:t>
            </w:r>
          </w:p>
        </w:tc>
      </w:tr>
      <w:tr w:rsidR="00577B51" w:rsidRPr="00577B51" w:rsidTr="0027109B">
        <w:trPr>
          <w:trHeight w:val="20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Объем принятых сточных вод, 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.к</w:t>
            </w:r>
            <w:proofErr w:type="gramEnd"/>
            <w:r w:rsidRPr="00577B51">
              <w:rPr>
                <w:sz w:val="20"/>
              </w:rPr>
              <w:t>уб.м</w:t>
            </w:r>
            <w:proofErr w:type="spellEnd"/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15,41</w:t>
            </w:r>
          </w:p>
        </w:tc>
      </w:tr>
      <w:tr w:rsidR="00577B51" w:rsidRPr="00577B51" w:rsidTr="0027109B">
        <w:trPr>
          <w:trHeight w:val="20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694,90</w:t>
            </w:r>
          </w:p>
        </w:tc>
      </w:tr>
      <w:tr w:rsidR="00577B51" w:rsidRPr="00577B51" w:rsidTr="0027109B">
        <w:trPr>
          <w:trHeight w:val="20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245,52</w:t>
            </w:r>
          </w:p>
        </w:tc>
      </w:tr>
      <w:tr w:rsidR="00577B51" w:rsidRPr="00577B51" w:rsidTr="0027109B">
        <w:trPr>
          <w:trHeight w:val="204"/>
        </w:trPr>
        <w:tc>
          <w:tcPr>
            <w:tcW w:w="74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7B51" w:rsidRPr="00577B51" w:rsidRDefault="00577B51" w:rsidP="00577B51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77B51">
              <w:rPr>
                <w:sz w:val="20"/>
              </w:rPr>
              <w:t xml:space="preserve">Общий объем финансовых потребностей за 2019 год, </w:t>
            </w:r>
            <w:proofErr w:type="spellStart"/>
            <w:r w:rsidRPr="00577B51">
              <w:rPr>
                <w:sz w:val="20"/>
              </w:rPr>
              <w:t>тыс</w:t>
            </w:r>
            <w:proofErr w:type="gramStart"/>
            <w:r w:rsidRPr="00577B51">
              <w:rPr>
                <w:sz w:val="20"/>
              </w:rPr>
              <w:t>.р</w:t>
            </w:r>
            <w:proofErr w:type="gramEnd"/>
            <w:r w:rsidRPr="00577B51">
              <w:rPr>
                <w:sz w:val="20"/>
              </w:rPr>
              <w:t>уб</w:t>
            </w:r>
            <w:proofErr w:type="spellEnd"/>
            <w:r w:rsidRPr="00577B51">
              <w:rPr>
                <w:sz w:val="20"/>
              </w:rPr>
              <w:t>.</w:t>
            </w:r>
          </w:p>
        </w:tc>
        <w:tc>
          <w:tcPr>
            <w:tcW w:w="25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7B51" w:rsidRPr="00577B51" w:rsidRDefault="00577B51" w:rsidP="00577B51">
            <w:pPr>
              <w:jc w:val="center"/>
              <w:rPr>
                <w:sz w:val="20"/>
              </w:rPr>
            </w:pPr>
            <w:r w:rsidRPr="00577B51">
              <w:rPr>
                <w:sz w:val="20"/>
              </w:rPr>
              <w:t>940,42</w:t>
            </w:r>
          </w:p>
        </w:tc>
      </w:tr>
    </w:tbl>
    <w:p w:rsidR="00B6071B" w:rsidRDefault="007C55C6" w:rsidP="00B607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».</w:t>
      </w:r>
    </w:p>
    <w:p w:rsidR="00B6071B" w:rsidRDefault="00B6071B" w:rsidP="0056238E">
      <w:pPr>
        <w:tabs>
          <w:tab w:val="left" w:pos="6495"/>
        </w:tabs>
        <w:rPr>
          <w:sz w:val="20"/>
          <w:lang w:eastAsia="en-US"/>
        </w:rPr>
      </w:pPr>
    </w:p>
    <w:sectPr w:rsidR="00B6071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9A1">
      <w:rPr>
        <w:rStyle w:val="a9"/>
        <w:noProof/>
      </w:rPr>
      <w:t>14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2783013" wp14:editId="27D8F0FE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8A1FA91" wp14:editId="091672A8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3326214B" wp14:editId="58D7FA3C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4EC6"/>
    <w:rsid w:val="000270AA"/>
    <w:rsid w:val="000309A5"/>
    <w:rsid w:val="00031094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4694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F87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CEA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09B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88B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69A1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3D18"/>
    <w:rsid w:val="0051619C"/>
    <w:rsid w:val="00517B4B"/>
    <w:rsid w:val="00517F3A"/>
    <w:rsid w:val="005203F2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77B51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84A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5C6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BF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141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E97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87"/>
    <w:rsid w:val="00A01BC4"/>
    <w:rsid w:val="00A01BDB"/>
    <w:rsid w:val="00A01CEA"/>
    <w:rsid w:val="00A03F8F"/>
    <w:rsid w:val="00A04E56"/>
    <w:rsid w:val="00A04FCB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01B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71B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6DE0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60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91</TotalTime>
  <Pages>14</Pages>
  <Words>4267</Words>
  <Characters>28655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40</cp:revision>
  <cp:lastPrinted>2020-11-16T09:30:00Z</cp:lastPrinted>
  <dcterms:created xsi:type="dcterms:W3CDTF">2018-11-16T08:08:00Z</dcterms:created>
  <dcterms:modified xsi:type="dcterms:W3CDTF">2020-11-23T10:59:00Z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