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9B5BE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9B5BE7">
              <w:t>05.11.2020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6E00BE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E00BE">
              <w:t>41/8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932F61" w:rsidRDefault="00593E8B" w:rsidP="00932F61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932F61" w:rsidRPr="00932F61">
              <w:t xml:space="preserve">О внесении изменения в решение региональной службы по тарифам Нижегородской области </w:t>
            </w:r>
            <w:r w:rsidR="004A139D">
              <w:br/>
            </w:r>
            <w:r w:rsidR="00932F61" w:rsidRPr="00932F61">
              <w:t>от 4 декабря 2018 г. № 49/7 «Об установлении МУНИЦИПАЛЬНОМУ УЧРЕЖДЕНИЮ КУЛЬТУРЫ «ТУРАНСКИЙ ДОМ КУЛЬТУРЫ» ТУРАНСКОГО СЕЛЬСОВЕТА ВЕТЛУЖСКОГО РАЙОНА НИЖЕГОРОДСКОЙ ОБЛАСТИ</w:t>
            </w:r>
          </w:p>
          <w:p w:rsidR="00932F61" w:rsidRDefault="00932F61" w:rsidP="00932F61">
            <w:pPr>
              <w:jc w:val="center"/>
            </w:pPr>
            <w:r w:rsidRPr="00932F61">
              <w:t xml:space="preserve"> (ИНН 5209005507), с. Турань </w:t>
            </w:r>
          </w:p>
          <w:p w:rsidR="0085764D" w:rsidRPr="00252D0D" w:rsidRDefault="00932F61" w:rsidP="00932F61">
            <w:pPr>
              <w:jc w:val="center"/>
            </w:pPr>
            <w:r w:rsidRPr="00932F61">
              <w:t xml:space="preserve">Ветлужского муниципального района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BF4C06" w:rsidRDefault="004A139D" w:rsidP="004A139D">
      <w:pPr>
        <w:tabs>
          <w:tab w:val="left" w:pos="1897"/>
        </w:tabs>
        <w:jc w:val="center"/>
        <w:rPr>
          <w:szCs w:val="28"/>
        </w:rPr>
      </w:pPr>
      <w:r>
        <w:rPr>
          <w:szCs w:val="28"/>
        </w:rPr>
        <w:t xml:space="preserve">Нижегородской области, </w:t>
      </w:r>
      <w:r w:rsidRPr="00932F61">
        <w:rPr>
          <w:bCs/>
          <w:szCs w:val="28"/>
        </w:rPr>
        <w:t xml:space="preserve">тарифов на тепловую </w:t>
      </w:r>
      <w:r>
        <w:rPr>
          <w:bCs/>
          <w:szCs w:val="28"/>
        </w:rPr>
        <w:br/>
      </w:r>
      <w:r w:rsidRPr="00932F61">
        <w:rPr>
          <w:bCs/>
          <w:szCs w:val="28"/>
        </w:rPr>
        <w:t xml:space="preserve">энергию (мощность), поставляемую </w:t>
      </w:r>
      <w:r>
        <w:rPr>
          <w:bCs/>
          <w:szCs w:val="28"/>
        </w:rPr>
        <w:br/>
      </w:r>
      <w:r w:rsidRPr="00932F61">
        <w:rPr>
          <w:bCs/>
          <w:szCs w:val="28"/>
        </w:rPr>
        <w:t xml:space="preserve">потребителям Ветлужского муниципального </w:t>
      </w:r>
      <w:r>
        <w:rPr>
          <w:bCs/>
          <w:szCs w:val="28"/>
        </w:rPr>
        <w:br/>
      </w:r>
      <w:r w:rsidRPr="00932F61">
        <w:rPr>
          <w:bCs/>
          <w:szCs w:val="28"/>
        </w:rPr>
        <w:t>района Нижегородской области</w:t>
      </w:r>
      <w:r>
        <w:rPr>
          <w:bCs/>
          <w:szCs w:val="28"/>
        </w:rPr>
        <w:t>»</w:t>
      </w:r>
    </w:p>
    <w:p w:rsidR="00932F61" w:rsidRDefault="00932F61" w:rsidP="004A139D">
      <w:pPr>
        <w:tabs>
          <w:tab w:val="left" w:pos="1897"/>
        </w:tabs>
        <w:jc w:val="center"/>
        <w:rPr>
          <w:szCs w:val="28"/>
        </w:rPr>
      </w:pPr>
    </w:p>
    <w:p w:rsidR="00A4301A" w:rsidRDefault="00A4301A" w:rsidP="004A139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6E00BE" w:rsidRPr="00740FF7" w:rsidRDefault="006E00BE" w:rsidP="004A139D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932F61" w:rsidRPr="00932F61" w:rsidRDefault="00932F61" w:rsidP="00932F61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932F61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Pr="00932F61">
        <w:rPr>
          <w:szCs w:val="28"/>
        </w:rPr>
        <w:br/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МУНИЦИПАЛЬНЫМ УЧРЕЖДЕНИЕМ КУЛЬТУРЫ «ТУРАНСКИЙ ДОМ КУЛЬТУРЫ» ТУРАНСКОГО СЕЛЬСОВЕТА ВЕТЛУЖСКОГО РАЙОНА НИЖЕГОРОДСКОЙ ОБЛАСТИ (ИНН 5209005507), с. </w:t>
      </w:r>
      <w:proofErr w:type="spellStart"/>
      <w:r w:rsidRPr="00932F61">
        <w:rPr>
          <w:szCs w:val="28"/>
        </w:rPr>
        <w:t>Турань</w:t>
      </w:r>
      <w:proofErr w:type="spellEnd"/>
      <w:r w:rsidRPr="00932F61">
        <w:rPr>
          <w:szCs w:val="28"/>
        </w:rPr>
        <w:t xml:space="preserve"> Ветлужского муниципального района Нижегородской области</w:t>
      </w:r>
      <w:r w:rsidRPr="00932F61">
        <w:rPr>
          <w:noProof/>
          <w:szCs w:val="28"/>
        </w:rPr>
        <w:t xml:space="preserve">, </w:t>
      </w:r>
      <w:r w:rsidRPr="00932F61">
        <w:rPr>
          <w:szCs w:val="28"/>
        </w:rPr>
        <w:t xml:space="preserve">экспертного заключения </w:t>
      </w:r>
      <w:r w:rsidRPr="001960A1">
        <w:rPr>
          <w:szCs w:val="28"/>
        </w:rPr>
        <w:t xml:space="preserve">рег. </w:t>
      </w:r>
      <w:r w:rsidR="008C13F0">
        <w:rPr>
          <w:szCs w:val="28"/>
        </w:rPr>
        <w:t>№ в-369</w:t>
      </w:r>
      <w:r w:rsidR="008C13F0" w:rsidRPr="008C13F0">
        <w:rPr>
          <w:szCs w:val="28"/>
        </w:rPr>
        <w:t xml:space="preserve"> от 28 октября 2020 г.:</w:t>
      </w:r>
    </w:p>
    <w:p w:rsidR="00932F61" w:rsidRPr="00932F61" w:rsidRDefault="00932F61" w:rsidP="00932F61">
      <w:pPr>
        <w:autoSpaceDE w:val="0"/>
        <w:autoSpaceDN w:val="0"/>
        <w:adjustRightInd w:val="0"/>
        <w:spacing w:line="276" w:lineRule="auto"/>
        <w:ind w:firstLine="720"/>
        <w:jc w:val="both"/>
        <w:rPr>
          <w:noProof/>
          <w:szCs w:val="28"/>
        </w:rPr>
      </w:pPr>
      <w:r w:rsidRPr="00932F61">
        <w:rPr>
          <w:b/>
          <w:szCs w:val="28"/>
        </w:rPr>
        <w:t xml:space="preserve">1. </w:t>
      </w:r>
      <w:proofErr w:type="gramStart"/>
      <w:r w:rsidRPr="00932F61">
        <w:rPr>
          <w:szCs w:val="28"/>
        </w:rPr>
        <w:t xml:space="preserve">Внести в </w:t>
      </w:r>
      <w:r w:rsidRPr="00932F61">
        <w:rPr>
          <w:noProof/>
          <w:szCs w:val="28"/>
        </w:rPr>
        <w:t xml:space="preserve">решение региональной службы по тарифам Нижегородской области </w:t>
      </w:r>
      <w:r w:rsidRPr="00932F61">
        <w:rPr>
          <w:bCs/>
          <w:szCs w:val="28"/>
        </w:rPr>
        <w:t xml:space="preserve">от 4 декабря 2018 г. № 49/7 «Об установлении МУНИЦИПАЛЬНОМУ УЧРЕЖДЕНИЮ КУЛЬТУРЫ «ТУРАНСКИЙ ДОМ КУЛЬТУРЫ» ТУРАНСКОГО СЕЛЬСОВЕТА ВЕТЛУЖСКОГО РАЙОНА НИЖЕГОРОДСКОЙ ОБЛАСТИ (ИНН 5209005507), с. </w:t>
      </w:r>
      <w:proofErr w:type="spellStart"/>
      <w:r w:rsidRPr="00932F61">
        <w:rPr>
          <w:bCs/>
          <w:szCs w:val="28"/>
        </w:rPr>
        <w:t>Турань</w:t>
      </w:r>
      <w:proofErr w:type="spellEnd"/>
      <w:r w:rsidRPr="00932F61">
        <w:rPr>
          <w:bCs/>
          <w:szCs w:val="28"/>
        </w:rPr>
        <w:t xml:space="preserve"> Ветлужского муниципального района Нижегородской области, тарифов на тепловую энергию (мощность), поставляемую потребителям Ветлужского муниципального района </w:t>
      </w:r>
      <w:r w:rsidRPr="00932F61">
        <w:rPr>
          <w:bCs/>
          <w:szCs w:val="28"/>
        </w:rPr>
        <w:lastRenderedPageBreak/>
        <w:t xml:space="preserve">Нижегородской области» </w:t>
      </w:r>
      <w:r w:rsidRPr="00932F61">
        <w:rPr>
          <w:rFonts w:eastAsia="Calibri"/>
          <w:szCs w:val="28"/>
          <w:lang w:eastAsia="en-US"/>
        </w:rPr>
        <w:t xml:space="preserve">изменение, изложив </w:t>
      </w:r>
      <w:r w:rsidR="004A139D">
        <w:rPr>
          <w:rFonts w:eastAsia="Calibri"/>
          <w:szCs w:val="28"/>
          <w:lang w:eastAsia="en-US"/>
        </w:rPr>
        <w:t xml:space="preserve">таблицу </w:t>
      </w:r>
      <w:r w:rsidR="004A139D">
        <w:rPr>
          <w:szCs w:val="28"/>
        </w:rPr>
        <w:t>Приложения</w:t>
      </w:r>
      <w:r w:rsidRPr="00932F61">
        <w:rPr>
          <w:szCs w:val="28"/>
        </w:rPr>
        <w:t xml:space="preserve"> 2 к решению в следующей</w:t>
      </w:r>
      <w:proofErr w:type="gramEnd"/>
      <w:r w:rsidRPr="00932F61">
        <w:rPr>
          <w:szCs w:val="28"/>
        </w:rPr>
        <w:t xml:space="preserve"> редакции:</w:t>
      </w:r>
    </w:p>
    <w:p w:rsidR="00932F61" w:rsidRPr="00932F61" w:rsidRDefault="00932F61" w:rsidP="00932F61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Cs w:val="28"/>
          <w:lang w:eastAsia="en-US"/>
        </w:rPr>
      </w:pPr>
      <w:r w:rsidRPr="00932F61">
        <w:rPr>
          <w:noProof/>
          <w:szCs w:val="28"/>
        </w:rPr>
        <w:t>«</w:t>
      </w:r>
    </w:p>
    <w:tbl>
      <w:tblPr>
        <w:tblW w:w="9710" w:type="dxa"/>
        <w:jc w:val="center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8"/>
        <w:gridCol w:w="3078"/>
        <w:gridCol w:w="1733"/>
        <w:gridCol w:w="722"/>
        <w:gridCol w:w="1733"/>
        <w:gridCol w:w="1806"/>
      </w:tblGrid>
      <w:tr w:rsidR="00932F61" w:rsidRPr="00932F61" w:rsidTr="005C25CC">
        <w:trPr>
          <w:trHeight w:val="228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1" w:rsidRPr="004A139D" w:rsidRDefault="00932F61" w:rsidP="004A139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4A139D">
              <w:rPr>
                <w:b/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4A139D">
              <w:rPr>
                <w:b/>
                <w:bCs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1" w:rsidRPr="004A139D" w:rsidRDefault="00932F61" w:rsidP="004A139D">
            <w:pPr>
              <w:ind w:left="-9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1" w:rsidRPr="004A139D" w:rsidRDefault="00932F61" w:rsidP="004A139D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1" w:rsidRPr="004A139D" w:rsidRDefault="00932F61" w:rsidP="004A139D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1" w:rsidRPr="004A139D" w:rsidRDefault="00932F61" w:rsidP="004A139D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932F61" w:rsidRPr="00932F61" w:rsidTr="005C25CC">
        <w:trPr>
          <w:trHeight w:val="146"/>
          <w:jc w:val="center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F61" w:rsidRPr="004A139D" w:rsidRDefault="00932F61" w:rsidP="004A139D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F61" w:rsidRPr="004A139D" w:rsidRDefault="00932F61" w:rsidP="004A139D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F61" w:rsidRPr="004A139D" w:rsidRDefault="00932F61" w:rsidP="004A139D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F61" w:rsidRPr="004A139D" w:rsidRDefault="00932F61" w:rsidP="004A139D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1" w:rsidRPr="004A139D" w:rsidRDefault="00932F61" w:rsidP="004A139D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 xml:space="preserve">с 1 января по 30 июня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1" w:rsidRPr="004A139D" w:rsidRDefault="00932F61" w:rsidP="004A139D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 xml:space="preserve">с 1 июля </w:t>
            </w:r>
            <w:proofErr w:type="gramStart"/>
            <w:r w:rsidRPr="004A139D">
              <w:rPr>
                <w:b/>
                <w:bCs/>
                <w:sz w:val="18"/>
                <w:szCs w:val="18"/>
                <w:lang w:eastAsia="en-US"/>
              </w:rPr>
              <w:t>по</w:t>
            </w:r>
            <w:proofErr w:type="gramEnd"/>
            <w:r w:rsidRPr="004A139D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:rsidR="00932F61" w:rsidRPr="004A139D" w:rsidRDefault="00932F61" w:rsidP="004A139D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 xml:space="preserve">31 декабря </w:t>
            </w:r>
          </w:p>
        </w:tc>
      </w:tr>
      <w:tr w:rsidR="00932F61" w:rsidRPr="00932F61" w:rsidTr="005C25CC">
        <w:trPr>
          <w:trHeight w:val="457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1" w:rsidRPr="004A139D" w:rsidRDefault="00932F61" w:rsidP="004A139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1" w:rsidRDefault="00932F61" w:rsidP="004A139D">
            <w:pPr>
              <w:autoSpaceDE w:val="0"/>
              <w:autoSpaceDN w:val="0"/>
              <w:adjustRightInd w:val="0"/>
              <w:rPr>
                <w:noProof/>
                <w:sz w:val="20"/>
              </w:rPr>
            </w:pPr>
            <w:r w:rsidRPr="00932F61">
              <w:rPr>
                <w:noProof/>
                <w:sz w:val="20"/>
              </w:rPr>
              <w:t>МУНИЦИПАЛЬНОЕ УЧРЕЖДЕНИЕ КУЛЬТУРЫ «ТУРАНСКИЙ ДОМ КУЛЬТУРЫ» ТУРАНСКОГО СЕЛЬСОВЕТА ВЕТЛУЖСКОГО РАЙОНА НИЖЕГОРОДСКОЙ ОБЛАСТИ (ИНН 5209005507),</w:t>
            </w:r>
            <w:r w:rsidRPr="00932F61">
              <w:rPr>
                <w:noProof/>
                <w:sz w:val="20"/>
              </w:rPr>
              <w:br/>
              <w:t>с. Турань Ветлужского муниципального района Нижегородской области</w:t>
            </w:r>
          </w:p>
          <w:p w:rsidR="00932F61" w:rsidRPr="00932F61" w:rsidRDefault="00932F61" w:rsidP="004A139D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1" w:rsidRPr="004A139D" w:rsidRDefault="00932F61" w:rsidP="004A139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 w:rsidRPr="004A139D">
              <w:rPr>
                <w:b/>
                <w:bCs/>
                <w:sz w:val="20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FD78BB" w:rsidRPr="00932F61" w:rsidTr="005C25CC">
        <w:trPr>
          <w:trHeight w:val="241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BB" w:rsidRPr="004A139D" w:rsidRDefault="00FD78BB" w:rsidP="004A139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8BB" w:rsidRPr="00932F61" w:rsidRDefault="00FD78BB" w:rsidP="004A139D">
            <w:pPr>
              <w:rPr>
                <w:sz w:val="20"/>
                <w:lang w:eastAsia="en-US"/>
              </w:rPr>
            </w:pP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BB" w:rsidRPr="004A139D" w:rsidRDefault="00FD78BB" w:rsidP="004A139D">
            <w:pPr>
              <w:rPr>
                <w:sz w:val="20"/>
                <w:lang w:eastAsia="en-US"/>
              </w:rPr>
            </w:pPr>
            <w:proofErr w:type="spellStart"/>
            <w:r w:rsidRPr="004A139D">
              <w:rPr>
                <w:sz w:val="20"/>
                <w:lang w:eastAsia="en-US"/>
              </w:rPr>
              <w:t>одноставочный</w:t>
            </w:r>
            <w:proofErr w:type="spellEnd"/>
            <w:r w:rsidRPr="004A139D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BB" w:rsidRPr="004A139D" w:rsidRDefault="00FD78BB" w:rsidP="004A139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A139D">
              <w:rPr>
                <w:sz w:val="20"/>
                <w:lang w:eastAsia="en-US"/>
              </w:rPr>
              <w:t>2019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78BB" w:rsidRPr="00EF4E3C" w:rsidRDefault="00FD78BB" w:rsidP="00614EA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lang w:eastAsia="en-US"/>
              </w:rPr>
            </w:pPr>
            <w:r w:rsidRPr="00EF4E3C">
              <w:rPr>
                <w:sz w:val="19"/>
                <w:szCs w:val="19"/>
                <w:lang w:eastAsia="en-US"/>
              </w:rPr>
              <w:t>2352,40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78BB" w:rsidRPr="00EF4E3C" w:rsidRDefault="00FD78BB" w:rsidP="00614EA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lang w:eastAsia="en-US"/>
              </w:rPr>
            </w:pPr>
            <w:r w:rsidRPr="00EF4E3C">
              <w:rPr>
                <w:sz w:val="19"/>
                <w:szCs w:val="19"/>
                <w:lang w:eastAsia="en-US"/>
              </w:rPr>
              <w:t>2395,82</w:t>
            </w:r>
          </w:p>
        </w:tc>
      </w:tr>
      <w:tr w:rsidR="00FD78BB" w:rsidRPr="00932F61" w:rsidTr="004A139D">
        <w:trPr>
          <w:trHeight w:val="22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BB" w:rsidRPr="004A139D" w:rsidRDefault="00FD78BB" w:rsidP="004A139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8BB" w:rsidRPr="00932F61" w:rsidRDefault="00FD78BB" w:rsidP="004A139D">
            <w:pPr>
              <w:rPr>
                <w:sz w:val="20"/>
                <w:lang w:eastAsia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8BB" w:rsidRPr="004A139D" w:rsidRDefault="00FD78BB" w:rsidP="004A139D">
            <w:pPr>
              <w:rPr>
                <w:sz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BB" w:rsidRPr="004A139D" w:rsidRDefault="00FD78BB" w:rsidP="004A139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A139D">
              <w:rPr>
                <w:sz w:val="20"/>
                <w:lang w:eastAsia="en-US"/>
              </w:rPr>
              <w:t>2020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8BB" w:rsidRPr="009B5BE7" w:rsidRDefault="00FD78BB" w:rsidP="00614EA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lang w:eastAsia="en-US"/>
              </w:rPr>
            </w:pPr>
            <w:r w:rsidRPr="009B5BE7">
              <w:rPr>
                <w:sz w:val="19"/>
                <w:szCs w:val="19"/>
                <w:lang w:eastAsia="en-US"/>
              </w:rPr>
              <w:t>2395,82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78BB" w:rsidRPr="009B5BE7" w:rsidRDefault="00FD78BB" w:rsidP="00614EA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lang w:eastAsia="en-US"/>
              </w:rPr>
            </w:pPr>
            <w:r w:rsidRPr="009B5BE7">
              <w:rPr>
                <w:sz w:val="19"/>
                <w:szCs w:val="19"/>
                <w:lang w:eastAsia="en-US"/>
              </w:rPr>
              <w:t>2464,56</w:t>
            </w:r>
          </w:p>
        </w:tc>
      </w:tr>
      <w:tr w:rsidR="009B5BE7" w:rsidRPr="00932F61" w:rsidTr="004A139D">
        <w:trPr>
          <w:trHeight w:val="22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E7" w:rsidRPr="004A139D" w:rsidRDefault="009B5BE7" w:rsidP="004A139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E7" w:rsidRPr="00932F61" w:rsidRDefault="009B5BE7" w:rsidP="004A139D">
            <w:pPr>
              <w:rPr>
                <w:sz w:val="20"/>
                <w:lang w:eastAsia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E7" w:rsidRPr="004A139D" w:rsidRDefault="009B5BE7" w:rsidP="004A139D">
            <w:pPr>
              <w:rPr>
                <w:sz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E7" w:rsidRPr="004A139D" w:rsidRDefault="009B5BE7" w:rsidP="004A139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A139D">
              <w:rPr>
                <w:sz w:val="20"/>
                <w:lang w:eastAsia="en-US"/>
              </w:rPr>
              <w:t>2021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BE7" w:rsidRPr="009B5BE7" w:rsidRDefault="009B5BE7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Pr="009B5BE7">
              <w:rPr>
                <w:sz w:val="19"/>
                <w:szCs w:val="19"/>
              </w:rPr>
              <w:t>464,56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5BE7" w:rsidRPr="009B5BE7" w:rsidRDefault="009B5BE7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Pr="009B5BE7">
              <w:rPr>
                <w:sz w:val="19"/>
                <w:szCs w:val="19"/>
              </w:rPr>
              <w:t>530,71</w:t>
            </w:r>
          </w:p>
        </w:tc>
      </w:tr>
      <w:tr w:rsidR="009B5BE7" w:rsidRPr="00932F61" w:rsidTr="004A139D">
        <w:trPr>
          <w:trHeight w:val="22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E7" w:rsidRPr="004A139D" w:rsidRDefault="009B5BE7" w:rsidP="004A139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E7" w:rsidRPr="00932F61" w:rsidRDefault="009B5BE7" w:rsidP="004A139D">
            <w:pPr>
              <w:rPr>
                <w:sz w:val="20"/>
                <w:lang w:eastAsia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E7" w:rsidRPr="004A139D" w:rsidRDefault="009B5BE7" w:rsidP="004A139D">
            <w:pPr>
              <w:rPr>
                <w:sz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E7" w:rsidRPr="004A139D" w:rsidRDefault="009B5BE7" w:rsidP="004A139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A139D">
              <w:rPr>
                <w:sz w:val="20"/>
                <w:lang w:eastAsia="en-US"/>
              </w:rPr>
              <w:t>2022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BE7" w:rsidRPr="009B5BE7" w:rsidRDefault="009B5BE7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Pr="009B5BE7">
              <w:rPr>
                <w:sz w:val="19"/>
                <w:szCs w:val="19"/>
              </w:rPr>
              <w:t>530,71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5BE7" w:rsidRPr="009B5BE7" w:rsidRDefault="009B5BE7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Pr="009B5BE7">
              <w:rPr>
                <w:sz w:val="19"/>
                <w:szCs w:val="19"/>
              </w:rPr>
              <w:t>569,35</w:t>
            </w:r>
          </w:p>
        </w:tc>
      </w:tr>
      <w:tr w:rsidR="009B5BE7" w:rsidRPr="00932F61" w:rsidTr="004A139D">
        <w:trPr>
          <w:trHeight w:val="22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E7" w:rsidRPr="004A139D" w:rsidRDefault="009B5BE7" w:rsidP="004A139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E7" w:rsidRPr="00932F61" w:rsidRDefault="009B5BE7" w:rsidP="004A139D">
            <w:pPr>
              <w:rPr>
                <w:sz w:val="20"/>
                <w:lang w:eastAsia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E7" w:rsidRPr="004A139D" w:rsidRDefault="009B5BE7" w:rsidP="004A139D">
            <w:pPr>
              <w:rPr>
                <w:sz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E7" w:rsidRPr="004A139D" w:rsidRDefault="009B5BE7" w:rsidP="004A139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A139D">
              <w:rPr>
                <w:sz w:val="20"/>
                <w:lang w:eastAsia="en-US"/>
              </w:rPr>
              <w:t>2023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BE7" w:rsidRPr="009B5BE7" w:rsidRDefault="009B5BE7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Pr="009B5BE7">
              <w:rPr>
                <w:sz w:val="19"/>
                <w:szCs w:val="19"/>
              </w:rPr>
              <w:t>569,35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5BE7" w:rsidRPr="009B5BE7" w:rsidRDefault="009B5BE7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Pr="009B5BE7">
              <w:rPr>
                <w:sz w:val="19"/>
                <w:szCs w:val="19"/>
              </w:rPr>
              <w:t>614,67</w:t>
            </w:r>
          </w:p>
        </w:tc>
      </w:tr>
      <w:tr w:rsidR="00932F61" w:rsidRPr="00932F61" w:rsidTr="005C25CC">
        <w:trPr>
          <w:trHeight w:val="22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61" w:rsidRPr="004A139D" w:rsidRDefault="00932F61" w:rsidP="004A139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F61" w:rsidRPr="00932F61" w:rsidRDefault="00932F61" w:rsidP="004A139D">
            <w:pPr>
              <w:rPr>
                <w:sz w:val="20"/>
                <w:lang w:eastAsia="en-US"/>
              </w:rPr>
            </w:pP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1" w:rsidRPr="009B5BE7" w:rsidRDefault="00932F61" w:rsidP="004A139D">
            <w:pPr>
              <w:ind w:left="-24" w:firstLine="24"/>
              <w:rPr>
                <w:sz w:val="19"/>
                <w:szCs w:val="19"/>
                <w:lang w:eastAsia="en-US"/>
              </w:rPr>
            </w:pPr>
            <w:r w:rsidRPr="009B5BE7">
              <w:rPr>
                <w:sz w:val="19"/>
                <w:szCs w:val="19"/>
                <w:lang w:eastAsia="en-US"/>
              </w:rPr>
              <w:t>Население (тарифы указаны с учетом НДС)</w:t>
            </w:r>
          </w:p>
        </w:tc>
      </w:tr>
      <w:tr w:rsidR="00FD78BB" w:rsidRPr="00932F61" w:rsidTr="005C25CC">
        <w:trPr>
          <w:trHeight w:val="22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BB" w:rsidRPr="004A139D" w:rsidRDefault="00FD78BB" w:rsidP="004A139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1.6.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8BB" w:rsidRPr="00932F61" w:rsidRDefault="00FD78BB" w:rsidP="004A139D">
            <w:pPr>
              <w:rPr>
                <w:sz w:val="20"/>
                <w:lang w:eastAsia="en-US"/>
              </w:rPr>
            </w:pP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BB" w:rsidRPr="004A139D" w:rsidRDefault="00FD78BB" w:rsidP="004A139D">
            <w:pPr>
              <w:rPr>
                <w:sz w:val="20"/>
                <w:lang w:eastAsia="en-US"/>
              </w:rPr>
            </w:pPr>
            <w:proofErr w:type="spellStart"/>
            <w:r w:rsidRPr="004A139D">
              <w:rPr>
                <w:sz w:val="20"/>
                <w:lang w:eastAsia="en-US"/>
              </w:rPr>
              <w:t>одноставочный</w:t>
            </w:r>
            <w:proofErr w:type="spellEnd"/>
            <w:r w:rsidRPr="004A139D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BB" w:rsidRPr="004A139D" w:rsidRDefault="00FD78BB" w:rsidP="004A139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A139D">
              <w:rPr>
                <w:sz w:val="20"/>
                <w:lang w:eastAsia="en-US"/>
              </w:rPr>
              <w:t>2019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78BB" w:rsidRPr="009B5BE7" w:rsidRDefault="00FD78BB" w:rsidP="00614EA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lang w:eastAsia="en-US"/>
              </w:rPr>
            </w:pPr>
            <w:r w:rsidRPr="009B5BE7">
              <w:rPr>
                <w:sz w:val="19"/>
                <w:szCs w:val="19"/>
                <w:lang w:eastAsia="en-US"/>
              </w:rPr>
              <w:t>2352,40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78BB" w:rsidRPr="009B5BE7" w:rsidRDefault="00FD78BB" w:rsidP="00614EA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lang w:eastAsia="en-US"/>
              </w:rPr>
            </w:pPr>
            <w:r w:rsidRPr="009B5BE7">
              <w:rPr>
                <w:sz w:val="19"/>
                <w:szCs w:val="19"/>
                <w:lang w:eastAsia="en-US"/>
              </w:rPr>
              <w:t>2395,82</w:t>
            </w:r>
          </w:p>
        </w:tc>
      </w:tr>
      <w:tr w:rsidR="00FD78BB" w:rsidRPr="00932F61" w:rsidTr="004A139D">
        <w:trPr>
          <w:trHeight w:val="241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BB" w:rsidRPr="004A139D" w:rsidRDefault="00FD78BB" w:rsidP="004A139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1.7.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8BB" w:rsidRPr="00932F61" w:rsidRDefault="00FD78BB" w:rsidP="004A139D">
            <w:pPr>
              <w:rPr>
                <w:sz w:val="20"/>
                <w:lang w:eastAsia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8BB" w:rsidRPr="004A139D" w:rsidRDefault="00FD78BB" w:rsidP="004A139D">
            <w:pPr>
              <w:rPr>
                <w:sz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BB" w:rsidRPr="004A139D" w:rsidRDefault="00FD78BB" w:rsidP="004A139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A139D">
              <w:rPr>
                <w:sz w:val="20"/>
                <w:lang w:eastAsia="en-US"/>
              </w:rPr>
              <w:t>2020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8BB" w:rsidRPr="009B5BE7" w:rsidRDefault="00FD78BB" w:rsidP="00614EA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lang w:eastAsia="en-US"/>
              </w:rPr>
            </w:pPr>
            <w:r w:rsidRPr="009B5BE7">
              <w:rPr>
                <w:sz w:val="19"/>
                <w:szCs w:val="19"/>
                <w:lang w:eastAsia="en-US"/>
              </w:rPr>
              <w:t>2395,82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78BB" w:rsidRPr="009B5BE7" w:rsidRDefault="00FD78BB" w:rsidP="00614EA3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lang w:eastAsia="en-US"/>
              </w:rPr>
            </w:pPr>
            <w:r w:rsidRPr="009B5BE7">
              <w:rPr>
                <w:sz w:val="19"/>
                <w:szCs w:val="19"/>
                <w:lang w:eastAsia="en-US"/>
              </w:rPr>
              <w:t>2464,56</w:t>
            </w:r>
          </w:p>
        </w:tc>
      </w:tr>
      <w:tr w:rsidR="009B5BE7" w:rsidRPr="00932F61" w:rsidTr="004A139D">
        <w:trPr>
          <w:trHeight w:val="22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E7" w:rsidRPr="004A139D" w:rsidRDefault="009B5BE7" w:rsidP="004A139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1.8.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E7" w:rsidRPr="00932F61" w:rsidRDefault="009B5BE7" w:rsidP="004A139D">
            <w:pPr>
              <w:rPr>
                <w:sz w:val="20"/>
                <w:lang w:eastAsia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E7" w:rsidRPr="004A139D" w:rsidRDefault="009B5BE7" w:rsidP="004A139D">
            <w:pPr>
              <w:rPr>
                <w:sz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E7" w:rsidRPr="004A139D" w:rsidRDefault="009B5BE7" w:rsidP="004A139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A139D">
              <w:rPr>
                <w:sz w:val="20"/>
                <w:lang w:eastAsia="en-US"/>
              </w:rPr>
              <w:t>2021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BE7" w:rsidRPr="009B5BE7" w:rsidRDefault="009B5BE7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Pr="009B5BE7">
              <w:rPr>
                <w:sz w:val="19"/>
                <w:szCs w:val="19"/>
              </w:rPr>
              <w:t>464,56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5BE7" w:rsidRPr="009B5BE7" w:rsidRDefault="009B5BE7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Pr="009B5BE7">
              <w:rPr>
                <w:sz w:val="19"/>
                <w:szCs w:val="19"/>
              </w:rPr>
              <w:t>530,71</w:t>
            </w:r>
          </w:p>
        </w:tc>
      </w:tr>
      <w:tr w:rsidR="009B5BE7" w:rsidRPr="00932F61" w:rsidTr="004A139D">
        <w:trPr>
          <w:trHeight w:val="22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E7" w:rsidRPr="004A139D" w:rsidRDefault="009B5BE7" w:rsidP="004A139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1.9.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E7" w:rsidRPr="00932F61" w:rsidRDefault="009B5BE7" w:rsidP="004A139D">
            <w:pPr>
              <w:rPr>
                <w:sz w:val="20"/>
                <w:lang w:eastAsia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E7" w:rsidRPr="004A139D" w:rsidRDefault="009B5BE7" w:rsidP="004A139D">
            <w:pPr>
              <w:rPr>
                <w:sz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E7" w:rsidRPr="004A139D" w:rsidRDefault="009B5BE7" w:rsidP="004A139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A139D">
              <w:rPr>
                <w:sz w:val="20"/>
                <w:lang w:eastAsia="en-US"/>
              </w:rPr>
              <w:t>2022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BE7" w:rsidRPr="009B5BE7" w:rsidRDefault="009B5BE7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Pr="009B5BE7">
              <w:rPr>
                <w:sz w:val="19"/>
                <w:szCs w:val="19"/>
              </w:rPr>
              <w:t>530,71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5BE7" w:rsidRPr="009B5BE7" w:rsidRDefault="009B5BE7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Pr="009B5BE7">
              <w:rPr>
                <w:sz w:val="19"/>
                <w:szCs w:val="19"/>
              </w:rPr>
              <w:t>569,35</w:t>
            </w:r>
          </w:p>
        </w:tc>
      </w:tr>
      <w:tr w:rsidR="009B5BE7" w:rsidRPr="00932F61" w:rsidTr="004A139D">
        <w:trPr>
          <w:trHeight w:val="69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E7" w:rsidRPr="004A139D" w:rsidRDefault="009B5BE7" w:rsidP="004A139D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139D">
              <w:rPr>
                <w:b/>
                <w:bCs/>
                <w:sz w:val="18"/>
                <w:szCs w:val="18"/>
                <w:lang w:eastAsia="en-US"/>
              </w:rPr>
              <w:t>1.10.</w:t>
            </w: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E7" w:rsidRPr="00932F61" w:rsidRDefault="009B5BE7" w:rsidP="004A139D">
            <w:pPr>
              <w:rPr>
                <w:sz w:val="20"/>
                <w:lang w:eastAsia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E7" w:rsidRPr="004A139D" w:rsidRDefault="009B5BE7" w:rsidP="004A139D">
            <w:pPr>
              <w:rPr>
                <w:sz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E7" w:rsidRPr="004A139D" w:rsidRDefault="009B5BE7" w:rsidP="004A139D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4A139D">
              <w:rPr>
                <w:sz w:val="20"/>
                <w:lang w:eastAsia="en-US"/>
              </w:rPr>
              <w:t>2023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BE7" w:rsidRPr="009B5BE7" w:rsidRDefault="009B5BE7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Pr="009B5BE7">
              <w:rPr>
                <w:sz w:val="19"/>
                <w:szCs w:val="19"/>
              </w:rPr>
              <w:t>569,35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5BE7" w:rsidRPr="009B5BE7" w:rsidRDefault="009B5BE7" w:rsidP="00F030DD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Pr="009B5BE7">
              <w:rPr>
                <w:sz w:val="19"/>
                <w:szCs w:val="19"/>
              </w:rPr>
              <w:t>614,67</w:t>
            </w:r>
          </w:p>
        </w:tc>
      </w:tr>
    </w:tbl>
    <w:p w:rsidR="00932F61" w:rsidRPr="00932F61" w:rsidRDefault="00932F61" w:rsidP="00932F61">
      <w:pPr>
        <w:spacing w:line="276" w:lineRule="auto"/>
        <w:ind w:firstLine="720"/>
        <w:jc w:val="right"/>
        <w:rPr>
          <w:b/>
          <w:szCs w:val="28"/>
        </w:rPr>
      </w:pPr>
      <w:r w:rsidRPr="00932F61">
        <w:rPr>
          <w:noProof/>
          <w:szCs w:val="28"/>
        </w:rPr>
        <w:t>».</w:t>
      </w:r>
    </w:p>
    <w:p w:rsidR="00932F61" w:rsidRPr="00932F61" w:rsidRDefault="00932F61" w:rsidP="00932F61">
      <w:pPr>
        <w:spacing w:line="276" w:lineRule="auto"/>
        <w:ind w:firstLine="720"/>
        <w:jc w:val="both"/>
        <w:rPr>
          <w:rFonts w:eastAsia="Calibri"/>
          <w:szCs w:val="28"/>
          <w:lang w:eastAsia="en-US"/>
        </w:rPr>
      </w:pPr>
      <w:r w:rsidRPr="00932F61">
        <w:rPr>
          <w:b/>
          <w:szCs w:val="28"/>
        </w:rPr>
        <w:t>2.</w:t>
      </w:r>
      <w:r w:rsidRPr="00932F61">
        <w:rPr>
          <w:szCs w:val="28"/>
        </w:rPr>
        <w:t xml:space="preserve"> </w:t>
      </w:r>
      <w:r w:rsidRPr="00932F61">
        <w:rPr>
          <w:color w:val="000000"/>
          <w:szCs w:val="28"/>
        </w:rPr>
        <w:t>Настоящее решение</w:t>
      </w:r>
      <w:r w:rsidR="00335725">
        <w:rPr>
          <w:color w:val="000000"/>
          <w:szCs w:val="28"/>
        </w:rPr>
        <w:t xml:space="preserve"> вступает в силу с 1 января 2021</w:t>
      </w:r>
      <w:r w:rsidRPr="00932F61">
        <w:rPr>
          <w:color w:val="000000"/>
          <w:szCs w:val="28"/>
        </w:rPr>
        <w:t xml:space="preserve"> г.</w:t>
      </w:r>
    </w:p>
    <w:p w:rsidR="0046352F" w:rsidRPr="004846D7" w:rsidRDefault="0046352F" w:rsidP="004846D7">
      <w:pPr>
        <w:spacing w:line="276" w:lineRule="auto"/>
        <w:ind w:firstLine="709"/>
        <w:jc w:val="both"/>
        <w:rPr>
          <w:szCs w:val="28"/>
        </w:rPr>
      </w:pPr>
    </w:p>
    <w:p w:rsidR="008068B0" w:rsidRPr="00E43823" w:rsidRDefault="008068B0" w:rsidP="00E4382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rFonts w:eastAsia="Calibri"/>
          <w:szCs w:val="28"/>
          <w:lang w:eastAsia="en-US"/>
        </w:rPr>
      </w:pPr>
    </w:p>
    <w:p w:rsidR="00C03C90" w:rsidRPr="005E276D" w:rsidRDefault="00C03C90" w:rsidP="00C03C90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Pr="005E276D">
        <w:rPr>
          <w:szCs w:val="28"/>
        </w:rPr>
        <w:t xml:space="preserve"> службы</w:t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>
        <w:rPr>
          <w:szCs w:val="28"/>
        </w:rPr>
        <w:t xml:space="preserve">                                    </w:t>
      </w:r>
      <w:proofErr w:type="spellStart"/>
      <w:r>
        <w:rPr>
          <w:szCs w:val="28"/>
        </w:rPr>
        <w:t>А.С.Гришин</w:t>
      </w:r>
      <w:proofErr w:type="spellEnd"/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556C1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0F4" w:rsidRDefault="00CA10F4">
      <w:r>
        <w:separator/>
      </w:r>
    </w:p>
  </w:endnote>
  <w:endnote w:type="continuationSeparator" w:id="0">
    <w:p w:rsidR="00CA10F4" w:rsidRDefault="00CA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0F4" w:rsidRDefault="00CA10F4">
      <w:r>
        <w:separator/>
      </w:r>
    </w:p>
  </w:footnote>
  <w:footnote w:type="continuationSeparator" w:id="0">
    <w:p w:rsidR="00CA10F4" w:rsidRDefault="00CA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E00BE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6E00B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C3F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A64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509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0A1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C5E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4F96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5725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2DC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369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733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19C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18F9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46D7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39D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C8C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A63"/>
    <w:rsid w:val="00542C0A"/>
    <w:rsid w:val="00543626"/>
    <w:rsid w:val="00543C62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045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03F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6D7D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0B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6F4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1EF"/>
    <w:rsid w:val="008B0C02"/>
    <w:rsid w:val="008B17DF"/>
    <w:rsid w:val="008B1E72"/>
    <w:rsid w:val="008B2063"/>
    <w:rsid w:val="008B2C08"/>
    <w:rsid w:val="008B2C93"/>
    <w:rsid w:val="008B4E14"/>
    <w:rsid w:val="008B5465"/>
    <w:rsid w:val="008B573B"/>
    <w:rsid w:val="008B7673"/>
    <w:rsid w:val="008C0670"/>
    <w:rsid w:val="008C06BF"/>
    <w:rsid w:val="008C13F0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4E7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2F61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BE7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5FD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01A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1EA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0E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C06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3C90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319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29BF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F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0407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4C17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B7E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504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6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823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A71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072E0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00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2642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2BCE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6BCA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D78BB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294</TotalTime>
  <Pages>2</Pages>
  <Words>307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107</cp:revision>
  <cp:lastPrinted>2020-10-26T14:51:00Z</cp:lastPrinted>
  <dcterms:created xsi:type="dcterms:W3CDTF">2017-11-18T09:57:00Z</dcterms:created>
  <dcterms:modified xsi:type="dcterms:W3CDTF">2020-11-03T11:29:00Z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