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14:paraId="325C47C2" w14:textId="77777777" w:rsidTr="00F84A4D">
        <w:trPr>
          <w:trHeight w:val="993"/>
        </w:trPr>
        <w:tc>
          <w:tcPr>
            <w:tcW w:w="9815" w:type="dxa"/>
            <w:gridSpan w:val="5"/>
          </w:tcPr>
          <w:p w14:paraId="2DF8E87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40FB0801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796EE1FB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2DE04F4C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14:paraId="114EECDB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1BE143A9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2BED636B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4D0BBC1D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63C7FDF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A0277F5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BC0EC0F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332CF78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F20EE7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D68AE0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3E862B7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51FADBF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B5932C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17FD031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06B3455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BC3919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8B46F1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D15E7FE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C71EF09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39EC1E89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14:paraId="5717C623" w14:textId="77777777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14:paraId="1939BD16" w14:textId="77777777"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14:paraId="0B3A46CB" w14:textId="77777777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14:paraId="4619220D" w14:textId="7011ACF8" w:rsidR="0085764D" w:rsidRDefault="00593E8B" w:rsidP="00CC6A3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C6A35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14:paraId="4D3C37CB" w14:textId="77777777" w:rsidR="0085764D" w:rsidRDefault="0085764D" w:rsidP="00F84A4D"/>
        </w:tc>
        <w:tc>
          <w:tcPr>
            <w:tcW w:w="2268" w:type="dxa"/>
            <w:gridSpan w:val="2"/>
            <w:vAlign w:val="bottom"/>
          </w:tcPr>
          <w:p w14:paraId="1A35563E" w14:textId="07F99D78" w:rsidR="0085764D" w:rsidRDefault="00593E8B" w:rsidP="00974D2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74D2F">
              <w:t>41/17</w:t>
            </w:r>
            <w:r>
              <w:fldChar w:fldCharType="end"/>
            </w:r>
          </w:p>
        </w:tc>
      </w:tr>
      <w:tr w:rsidR="0085764D" w14:paraId="70753920" w14:textId="77777777" w:rsidTr="00F84A4D">
        <w:trPr>
          <w:trHeight w:hRule="exact" w:val="510"/>
        </w:trPr>
        <w:tc>
          <w:tcPr>
            <w:tcW w:w="9815" w:type="dxa"/>
            <w:gridSpan w:val="5"/>
          </w:tcPr>
          <w:p w14:paraId="55BA8B0C" w14:textId="77777777" w:rsidR="0085764D" w:rsidRDefault="0085764D" w:rsidP="00F84A4D"/>
        </w:tc>
      </w:tr>
      <w:tr w:rsidR="0085764D" w14:paraId="7CEEFAA2" w14:textId="77777777" w:rsidTr="00F84A4D">
        <w:trPr>
          <w:trHeight w:val="826"/>
        </w:trPr>
        <w:tc>
          <w:tcPr>
            <w:tcW w:w="1951" w:type="dxa"/>
          </w:tcPr>
          <w:p w14:paraId="5C1D84CC" w14:textId="77777777"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14:paraId="737C6FD5" w14:textId="77777777" w:rsidR="0085764D" w:rsidRPr="00252D0D" w:rsidRDefault="00593E8B" w:rsidP="007F60A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F60A4" w:rsidRPr="007F60A4">
              <w:t xml:space="preserve">О внесении изменения в решение региональной службы по тарифам Нижегородской области </w:t>
            </w:r>
            <w:r w:rsidR="004C48AE">
              <w:br/>
            </w:r>
            <w:r w:rsidR="007F60A4" w:rsidRPr="007F60A4">
              <w:t xml:space="preserve">от 11 декабря 2018 г. № 51/26 «Об установлении МУНИЦИПАЛЬНОМУ УНИТАРНОМУ ПРЕДПРИЯТИЮ КНЯГИНИНСКОГО РАЙОНА «ТЕПЛОВИК 1» (ИНН 5217001030), г. Княгинино Нижегородской области, тарифов на тепловую энергию (мощность), поставляемую потребителям Княгининского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14:paraId="07DB2389" w14:textId="77777777" w:rsidR="0085764D" w:rsidRDefault="0085764D" w:rsidP="00F84A4D"/>
        </w:tc>
      </w:tr>
    </w:tbl>
    <w:p w14:paraId="77121E12" w14:textId="77777777"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14:paraId="0D18973F" w14:textId="77777777" w:rsidR="00EB3698" w:rsidRPr="004C48AE" w:rsidRDefault="007F60A4" w:rsidP="00DD2C81">
      <w:pPr>
        <w:tabs>
          <w:tab w:val="left" w:pos="1897"/>
        </w:tabs>
        <w:jc w:val="center"/>
        <w:rPr>
          <w:szCs w:val="28"/>
        </w:rPr>
      </w:pPr>
      <w:proofErr w:type="gramStart"/>
      <w:r w:rsidRPr="007F60A4">
        <w:rPr>
          <w:szCs w:val="28"/>
        </w:rPr>
        <w:t>муниципального</w:t>
      </w:r>
      <w:proofErr w:type="gramEnd"/>
      <w:r w:rsidRPr="007F60A4">
        <w:rPr>
          <w:szCs w:val="28"/>
        </w:rPr>
        <w:t xml:space="preserve"> района Нижегородской области»</w:t>
      </w:r>
    </w:p>
    <w:p w14:paraId="036F055C" w14:textId="77777777" w:rsidR="007F60A4" w:rsidRDefault="007F60A4" w:rsidP="004C48AE">
      <w:pPr>
        <w:tabs>
          <w:tab w:val="left" w:pos="1897"/>
        </w:tabs>
        <w:jc w:val="center"/>
        <w:rPr>
          <w:szCs w:val="28"/>
        </w:rPr>
      </w:pPr>
    </w:p>
    <w:p w14:paraId="47E6CD25" w14:textId="77777777" w:rsidR="00EC6F30" w:rsidRDefault="00EC6F30" w:rsidP="004C48A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0E1AA87D" w14:textId="77777777" w:rsidR="00974D2F" w:rsidRPr="00740FF7" w:rsidRDefault="00974D2F" w:rsidP="004C48AE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14:paraId="7C58F0A2" w14:textId="35175A2F" w:rsidR="007F60A4" w:rsidRPr="007F60A4" w:rsidRDefault="007F60A4" w:rsidP="007F60A4">
      <w:pPr>
        <w:spacing w:line="276" w:lineRule="auto"/>
        <w:ind w:firstLine="720"/>
        <w:jc w:val="both"/>
        <w:rPr>
          <w:b/>
          <w:szCs w:val="28"/>
        </w:rPr>
      </w:pPr>
      <w:proofErr w:type="gramStart"/>
      <w:r w:rsidRPr="007F60A4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          </w:t>
      </w:r>
      <w:r w:rsidRPr="007F60A4">
        <w:rPr>
          <w:szCs w:val="28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УНИТАРНЫМ ПРЕДПРИЯТИЕМ КНЯГИНИНСКОГО РАЙОНА «ТЕПЛОВИК 1</w:t>
      </w:r>
      <w:r w:rsidRPr="007F60A4">
        <w:rPr>
          <w:bCs/>
          <w:szCs w:val="28"/>
        </w:rPr>
        <w:t xml:space="preserve">» (ИНН 5217001030), </w:t>
      </w:r>
      <w:r>
        <w:rPr>
          <w:bCs/>
          <w:szCs w:val="28"/>
        </w:rPr>
        <w:t xml:space="preserve">                              </w:t>
      </w:r>
      <w:r w:rsidRPr="007F60A4">
        <w:rPr>
          <w:szCs w:val="28"/>
        </w:rPr>
        <w:t xml:space="preserve">г. </w:t>
      </w:r>
      <w:proofErr w:type="spellStart"/>
      <w:r w:rsidRPr="007F60A4">
        <w:rPr>
          <w:szCs w:val="28"/>
        </w:rPr>
        <w:t>Княгинино</w:t>
      </w:r>
      <w:proofErr w:type="spellEnd"/>
      <w:r w:rsidRPr="007F60A4">
        <w:rPr>
          <w:szCs w:val="28"/>
        </w:rPr>
        <w:t xml:space="preserve"> Нижегородской области</w:t>
      </w:r>
      <w:r w:rsidRPr="007F60A4">
        <w:rPr>
          <w:bCs/>
          <w:szCs w:val="28"/>
        </w:rPr>
        <w:t xml:space="preserve">, </w:t>
      </w:r>
      <w:r w:rsidRPr="007F60A4">
        <w:rPr>
          <w:szCs w:val="28"/>
        </w:rPr>
        <w:t xml:space="preserve">экспертного </w:t>
      </w:r>
      <w:r w:rsidRPr="00FB310B">
        <w:rPr>
          <w:szCs w:val="28"/>
        </w:rPr>
        <w:t>заключения рег</w:t>
      </w:r>
      <w:r w:rsidRPr="00CC6A35">
        <w:rPr>
          <w:szCs w:val="28"/>
        </w:rPr>
        <w:t>. </w:t>
      </w:r>
      <w:r w:rsidR="00481A05" w:rsidRPr="00481A05">
        <w:rPr>
          <w:szCs w:val="28"/>
        </w:rPr>
        <w:t>№ в-3</w:t>
      </w:r>
      <w:r w:rsidR="00481A05">
        <w:rPr>
          <w:szCs w:val="28"/>
        </w:rPr>
        <w:t>78</w:t>
      </w:r>
      <w:r w:rsidR="00481A05" w:rsidRPr="00481A05">
        <w:rPr>
          <w:szCs w:val="28"/>
        </w:rPr>
        <w:t xml:space="preserve"> </w:t>
      </w:r>
      <w:r w:rsidR="00976008">
        <w:rPr>
          <w:szCs w:val="28"/>
        </w:rPr>
        <w:br/>
      </w:r>
      <w:r w:rsidR="00481A05" w:rsidRPr="00481A05">
        <w:rPr>
          <w:szCs w:val="28"/>
        </w:rPr>
        <w:t>от 28 октября 2020 г.:</w:t>
      </w:r>
      <w:proofErr w:type="gramEnd"/>
    </w:p>
    <w:p w14:paraId="7B148224" w14:textId="77777777" w:rsidR="007F60A4" w:rsidRPr="007F60A4" w:rsidRDefault="007F60A4" w:rsidP="007F60A4">
      <w:pPr>
        <w:spacing w:line="276" w:lineRule="auto"/>
        <w:ind w:firstLine="720"/>
        <w:jc w:val="both"/>
        <w:rPr>
          <w:rFonts w:eastAsia="Calibri"/>
          <w:bCs/>
          <w:szCs w:val="28"/>
        </w:rPr>
      </w:pPr>
      <w:r w:rsidRPr="007F60A4">
        <w:rPr>
          <w:rFonts w:eastAsia="Calibri"/>
          <w:b/>
          <w:bCs/>
          <w:szCs w:val="28"/>
        </w:rPr>
        <w:t>1.</w:t>
      </w:r>
      <w:r w:rsidRPr="007F60A4">
        <w:rPr>
          <w:rFonts w:eastAsia="Calibri"/>
          <w:bCs/>
          <w:szCs w:val="28"/>
        </w:rPr>
        <w:t xml:space="preserve"> </w:t>
      </w:r>
      <w:proofErr w:type="gramStart"/>
      <w:r w:rsidRPr="007F60A4">
        <w:rPr>
          <w:rFonts w:eastAsia="Calibri"/>
          <w:bCs/>
          <w:szCs w:val="28"/>
        </w:rPr>
        <w:t xml:space="preserve">Внести </w:t>
      </w:r>
      <w:r w:rsidRPr="007F60A4">
        <w:rPr>
          <w:rFonts w:eastAsia="Calibri"/>
          <w:noProof/>
          <w:szCs w:val="28"/>
        </w:rPr>
        <w:t xml:space="preserve">в решение региональной службы по тарифам Нижегородской области </w:t>
      </w:r>
      <w:r w:rsidRPr="007F60A4">
        <w:rPr>
          <w:rFonts w:eastAsia="Calibri"/>
          <w:szCs w:val="28"/>
        </w:rPr>
        <w:t xml:space="preserve">от 11 декабря 2018 г. № 51/26 «Об установлении МУНИЦИПАЛЬНОМУ УНИТАРНОМУ ПРЕДПРИЯТИЮ КНЯГИНИНСКОГО РАЙОНА «ТЕПЛОВИК 1» (ИНН 5217001030), г. </w:t>
      </w:r>
      <w:proofErr w:type="spellStart"/>
      <w:r w:rsidRPr="007F60A4">
        <w:rPr>
          <w:rFonts w:eastAsia="Calibri"/>
          <w:szCs w:val="28"/>
        </w:rPr>
        <w:t>Княгинино</w:t>
      </w:r>
      <w:proofErr w:type="spellEnd"/>
      <w:r w:rsidRPr="007F60A4">
        <w:rPr>
          <w:rFonts w:eastAsia="Calibri"/>
          <w:szCs w:val="28"/>
        </w:rPr>
        <w:t xml:space="preserve"> Нижегородской области, тарифов на тепловую энергию (мощность), поставляемую потребителям </w:t>
      </w:r>
      <w:proofErr w:type="spellStart"/>
      <w:r w:rsidRPr="007F60A4">
        <w:rPr>
          <w:rFonts w:eastAsia="Calibri"/>
          <w:szCs w:val="28"/>
        </w:rPr>
        <w:t>Княгининского</w:t>
      </w:r>
      <w:proofErr w:type="spellEnd"/>
      <w:r w:rsidRPr="007F60A4">
        <w:rPr>
          <w:rFonts w:eastAsia="Calibri"/>
          <w:szCs w:val="28"/>
        </w:rPr>
        <w:t xml:space="preserve"> муниципального района Нижегородской области» </w:t>
      </w:r>
      <w:r w:rsidRPr="007F60A4">
        <w:rPr>
          <w:rFonts w:eastAsia="Calibri"/>
          <w:bCs/>
          <w:szCs w:val="28"/>
        </w:rPr>
        <w:t>изменение, изложив таблицу Приложения 2 к решению в следующей редакции:</w:t>
      </w:r>
      <w:proofErr w:type="gramEnd"/>
    </w:p>
    <w:p w14:paraId="5CD192B1" w14:textId="77777777" w:rsidR="007F60A4" w:rsidRPr="007F60A4" w:rsidRDefault="007F60A4" w:rsidP="007F60A4">
      <w:pPr>
        <w:spacing w:line="276" w:lineRule="auto"/>
        <w:jc w:val="both"/>
        <w:rPr>
          <w:rFonts w:eastAsia="Calibri"/>
          <w:bCs/>
          <w:szCs w:val="28"/>
        </w:rPr>
      </w:pPr>
      <w:r w:rsidRPr="007F60A4">
        <w:rPr>
          <w:rFonts w:eastAsia="Calibri"/>
          <w:bCs/>
          <w:szCs w:val="28"/>
        </w:rPr>
        <w:t>«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3257"/>
        <w:gridCol w:w="1683"/>
        <w:gridCol w:w="709"/>
        <w:gridCol w:w="1701"/>
        <w:gridCol w:w="1722"/>
      </w:tblGrid>
      <w:tr w:rsidR="007F60A4" w:rsidRPr="007F60A4" w14:paraId="377EDFA4" w14:textId="77777777" w:rsidTr="000A1159">
        <w:trPr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74A1" w14:textId="77777777" w:rsidR="007F60A4" w:rsidRPr="007F60A4" w:rsidRDefault="007F60A4" w:rsidP="004C48A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F60A4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F60A4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6A5" w14:textId="77777777" w:rsidR="007F60A4" w:rsidRPr="007F60A4" w:rsidRDefault="007F60A4" w:rsidP="004C48AE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FFB" w14:textId="77777777" w:rsidR="007F60A4" w:rsidRPr="007F60A4" w:rsidRDefault="007F60A4" w:rsidP="004C48A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0A6F" w14:textId="77777777" w:rsidR="007F60A4" w:rsidRPr="007F60A4" w:rsidRDefault="007F60A4" w:rsidP="004C48A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0D88" w14:textId="77777777" w:rsidR="007F60A4" w:rsidRPr="007F60A4" w:rsidRDefault="007F60A4" w:rsidP="004C48A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7F60A4" w:rsidRPr="007F60A4" w14:paraId="405A1789" w14:textId="77777777" w:rsidTr="000A1159">
        <w:trPr>
          <w:jc w:val="center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6A20" w14:textId="77777777" w:rsidR="007F60A4" w:rsidRPr="007F60A4" w:rsidRDefault="007F60A4" w:rsidP="004C48A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1569" w14:textId="77777777" w:rsidR="007F60A4" w:rsidRPr="007F60A4" w:rsidRDefault="007F60A4" w:rsidP="004C48A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1112" w14:textId="77777777" w:rsidR="007F60A4" w:rsidRPr="007F60A4" w:rsidRDefault="007F60A4" w:rsidP="004C48A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B4A8" w14:textId="77777777" w:rsidR="007F60A4" w:rsidRPr="007F60A4" w:rsidRDefault="007F60A4" w:rsidP="004C48A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780F" w14:textId="77777777" w:rsidR="007F60A4" w:rsidRPr="007F60A4" w:rsidRDefault="007F60A4" w:rsidP="004C48A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A800" w14:textId="77777777" w:rsidR="007F60A4" w:rsidRPr="007F60A4" w:rsidRDefault="007F60A4" w:rsidP="004C48AE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7F60A4">
              <w:rPr>
                <w:b/>
                <w:bCs/>
                <w:sz w:val="18"/>
                <w:szCs w:val="18"/>
              </w:rPr>
              <w:t xml:space="preserve">с 1 июля </w:t>
            </w:r>
            <w:proofErr w:type="gramStart"/>
            <w:r w:rsidRPr="007F60A4">
              <w:rPr>
                <w:b/>
                <w:bCs/>
                <w:sz w:val="18"/>
                <w:szCs w:val="18"/>
              </w:rPr>
              <w:t>по</w:t>
            </w:r>
            <w:proofErr w:type="gramEnd"/>
            <w:r w:rsidRPr="007F60A4">
              <w:rPr>
                <w:b/>
                <w:bCs/>
                <w:sz w:val="18"/>
                <w:szCs w:val="18"/>
              </w:rPr>
              <w:t xml:space="preserve"> </w:t>
            </w:r>
          </w:p>
          <w:p w14:paraId="2965C598" w14:textId="77777777" w:rsidR="007F60A4" w:rsidRPr="007F60A4" w:rsidRDefault="007F60A4" w:rsidP="004C48A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 xml:space="preserve">31 декабря </w:t>
            </w:r>
          </w:p>
        </w:tc>
      </w:tr>
      <w:tr w:rsidR="007F60A4" w:rsidRPr="007F60A4" w14:paraId="6568CC16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A8E7" w14:textId="77777777" w:rsidR="007F60A4" w:rsidRPr="007F60A4" w:rsidRDefault="007F60A4" w:rsidP="004C48A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805C" w14:textId="77777777" w:rsidR="007F60A4" w:rsidRPr="007F60A4" w:rsidRDefault="007F60A4" w:rsidP="004C48AE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</w:rPr>
            </w:pPr>
            <w:r w:rsidRPr="007F60A4">
              <w:rPr>
                <w:rFonts w:eastAsia="Calibri"/>
                <w:bCs/>
                <w:sz w:val="21"/>
                <w:szCs w:val="21"/>
              </w:rPr>
              <w:t xml:space="preserve">МУНИЦИПАЛЬНОЕ УНИТАРНОЕ ПРЕДПРИЯТИЕ </w:t>
            </w:r>
            <w:r w:rsidRPr="007F60A4">
              <w:rPr>
                <w:rFonts w:eastAsia="Calibri"/>
                <w:bCs/>
                <w:sz w:val="21"/>
                <w:szCs w:val="21"/>
              </w:rPr>
              <w:lastRenderedPageBreak/>
              <w:t xml:space="preserve">КНЯГИНИНСКОГО РАЙОНА «ТЕПЛОВИК 1» </w:t>
            </w:r>
          </w:p>
          <w:p w14:paraId="75E2061C" w14:textId="77777777" w:rsidR="007F60A4" w:rsidRPr="007F60A4" w:rsidRDefault="007F60A4" w:rsidP="004C48AE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F60A4">
              <w:rPr>
                <w:rFonts w:eastAsia="Calibri"/>
                <w:bCs/>
                <w:sz w:val="21"/>
                <w:szCs w:val="21"/>
              </w:rPr>
              <w:t xml:space="preserve">(ИНН 5217001030), </w:t>
            </w:r>
            <w:r w:rsidRPr="007F60A4">
              <w:rPr>
                <w:rFonts w:eastAsia="Calibri"/>
                <w:bCs/>
                <w:sz w:val="21"/>
                <w:szCs w:val="21"/>
              </w:rPr>
              <w:br/>
              <w:t xml:space="preserve">г. </w:t>
            </w:r>
            <w:proofErr w:type="spellStart"/>
            <w:r w:rsidRPr="007F60A4">
              <w:rPr>
                <w:rFonts w:eastAsia="Calibri"/>
                <w:bCs/>
                <w:sz w:val="21"/>
                <w:szCs w:val="21"/>
              </w:rPr>
              <w:t>Княгинино</w:t>
            </w:r>
            <w:proofErr w:type="spellEnd"/>
            <w:r w:rsidRPr="007F60A4">
              <w:rPr>
                <w:rFonts w:eastAsia="Calibri"/>
                <w:bCs/>
                <w:sz w:val="21"/>
                <w:szCs w:val="21"/>
              </w:rPr>
              <w:t xml:space="preserve"> Нижегородской области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6551" w14:textId="77777777" w:rsidR="007F60A4" w:rsidRPr="00CC6A35" w:rsidRDefault="007F60A4" w:rsidP="004C48A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CC6A35">
              <w:rPr>
                <w:b/>
                <w:bCs/>
                <w:sz w:val="20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4C48AE" w:rsidRPr="007F60A4" w14:paraId="1E26589B" w14:textId="77777777" w:rsidTr="00AA70D1">
        <w:trPr>
          <w:cantSplit/>
          <w:trHeight w:hRule="exact" w:val="2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44FB" w14:textId="77777777" w:rsidR="004C48AE" w:rsidRPr="007F60A4" w:rsidRDefault="004C48AE" w:rsidP="004C48A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149F" w14:textId="77777777" w:rsidR="004C48AE" w:rsidRPr="007F60A4" w:rsidRDefault="004C48AE" w:rsidP="004C48AE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DD85" w14:textId="77777777" w:rsidR="004C48AE" w:rsidRPr="00CC6A35" w:rsidRDefault="004C48AE" w:rsidP="004C48AE">
            <w:pPr>
              <w:rPr>
                <w:sz w:val="20"/>
                <w:lang w:eastAsia="en-US"/>
              </w:rPr>
            </w:pPr>
            <w:proofErr w:type="spellStart"/>
            <w:r w:rsidRPr="00CC6A35">
              <w:rPr>
                <w:sz w:val="20"/>
              </w:rPr>
              <w:t>одноставочный</w:t>
            </w:r>
            <w:proofErr w:type="spellEnd"/>
            <w:r w:rsidRPr="00CC6A35">
              <w:rPr>
                <w:sz w:val="20"/>
              </w:rPr>
              <w:t xml:space="preserve">, </w:t>
            </w:r>
            <w:r w:rsidRPr="00CC6A35">
              <w:rPr>
                <w:sz w:val="20"/>
              </w:rPr>
              <w:lastRenderedPageBreak/>
              <w:t>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20C8" w14:textId="77777777" w:rsidR="004C48AE" w:rsidRPr="00CC6A35" w:rsidRDefault="004C48AE" w:rsidP="004C48A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lastRenderedPageBreak/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5246" w14:textId="77777777" w:rsidR="004C48AE" w:rsidRPr="00CC6A35" w:rsidRDefault="004C48AE" w:rsidP="004C48AE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2454,44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B6C" w14:textId="77777777" w:rsidR="004C48AE" w:rsidRPr="00CC6A35" w:rsidRDefault="004C48AE" w:rsidP="004C48AE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2503,56</w:t>
            </w:r>
          </w:p>
        </w:tc>
      </w:tr>
      <w:tr w:rsidR="00AA70D1" w:rsidRPr="007F60A4" w14:paraId="0F349A28" w14:textId="77777777" w:rsidTr="00AA70D1">
        <w:trPr>
          <w:cantSplit/>
          <w:trHeight w:hRule="exact" w:val="2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F8E4" w14:textId="77777777" w:rsidR="00AA70D1" w:rsidRPr="007F60A4" w:rsidRDefault="00AA70D1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lastRenderedPageBreak/>
              <w:t>1.2.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20B6" w14:textId="77777777" w:rsidR="00AA70D1" w:rsidRPr="007F60A4" w:rsidRDefault="00AA70D1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D6CF" w14:textId="77777777" w:rsidR="00AA70D1" w:rsidRPr="00CC6A35" w:rsidRDefault="00AA70D1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A43C" w14:textId="77777777" w:rsidR="00AA70D1" w:rsidRPr="00CC6A35" w:rsidRDefault="00AA70D1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4DF7" w14:textId="5AC4F585" w:rsidR="00AA70D1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</w:t>
            </w:r>
            <w:r w:rsidR="00AA70D1" w:rsidRPr="00CC6A35">
              <w:rPr>
                <w:sz w:val="20"/>
              </w:rPr>
              <w:t>503,56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D119" w14:textId="4B731DBD" w:rsidR="00AA70D1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  <w:lang w:eastAsia="en-US"/>
              </w:rPr>
              <w:t>2</w:t>
            </w:r>
            <w:r w:rsidR="00AA70D1" w:rsidRPr="00CC6A35">
              <w:rPr>
                <w:sz w:val="20"/>
                <w:lang w:eastAsia="en-US"/>
              </w:rPr>
              <w:t>578,09</w:t>
            </w:r>
          </w:p>
        </w:tc>
      </w:tr>
      <w:tr w:rsidR="00CC6A35" w:rsidRPr="007F60A4" w14:paraId="70DFF465" w14:textId="77777777" w:rsidTr="00AA70D1">
        <w:trPr>
          <w:cantSplit/>
          <w:trHeight w:hRule="exact" w:val="2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9D90" w14:textId="77777777" w:rsidR="00CC6A35" w:rsidRPr="007F60A4" w:rsidRDefault="00CC6A35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lastRenderedPageBreak/>
              <w:t>1.3.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7D85" w14:textId="77777777" w:rsidR="00CC6A35" w:rsidRPr="007F60A4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39DA" w14:textId="77777777" w:rsidR="00CC6A35" w:rsidRPr="00CC6A35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0E35" w14:textId="77777777" w:rsidR="00CC6A35" w:rsidRPr="00CC6A35" w:rsidRDefault="00CC6A35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A899" w14:textId="0A6BF5C0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2578,09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02A9F" w14:textId="51C33215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2664,27</w:t>
            </w:r>
          </w:p>
        </w:tc>
      </w:tr>
      <w:tr w:rsidR="00CC6A35" w:rsidRPr="007F60A4" w14:paraId="02F71BEF" w14:textId="77777777" w:rsidTr="00AA70D1">
        <w:trPr>
          <w:cantSplit/>
          <w:trHeight w:hRule="exact" w:val="2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057" w14:textId="77777777" w:rsidR="00CC6A35" w:rsidRPr="007F60A4" w:rsidRDefault="00CC6A35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D7F1" w14:textId="77777777" w:rsidR="00CC6A35" w:rsidRPr="007F60A4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0655" w14:textId="77777777" w:rsidR="00CC6A35" w:rsidRPr="00CC6A35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CD3" w14:textId="77777777" w:rsidR="00CC6A35" w:rsidRPr="00CC6A35" w:rsidRDefault="00CC6A35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38FE" w14:textId="6D19E512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2664,27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46E9" w14:textId="66DCBFB3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2681,73</w:t>
            </w:r>
          </w:p>
        </w:tc>
      </w:tr>
      <w:tr w:rsidR="00CC6A35" w:rsidRPr="007F60A4" w14:paraId="2C3F8A02" w14:textId="77777777" w:rsidTr="00AA70D1">
        <w:trPr>
          <w:cantSplit/>
          <w:trHeight w:hRule="exact" w:val="2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57A5" w14:textId="77777777" w:rsidR="00CC6A35" w:rsidRPr="007F60A4" w:rsidRDefault="00CC6A35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3B26" w14:textId="77777777" w:rsidR="00CC6A35" w:rsidRPr="007F60A4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E1FF" w14:textId="77777777" w:rsidR="00CC6A35" w:rsidRPr="00CC6A35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A829" w14:textId="77777777" w:rsidR="00CC6A35" w:rsidRPr="00CC6A35" w:rsidRDefault="00CC6A35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1366" w14:textId="1C0C8B73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2681,73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5F61E" w14:textId="64E859C6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2786,48</w:t>
            </w:r>
          </w:p>
        </w:tc>
      </w:tr>
      <w:tr w:rsidR="007F60A4" w:rsidRPr="007F60A4" w14:paraId="5BE84AC8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F8B" w14:textId="77777777" w:rsidR="007F60A4" w:rsidRPr="007F60A4" w:rsidRDefault="007F60A4" w:rsidP="004C48A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9F8A" w14:textId="77777777" w:rsidR="007F60A4" w:rsidRPr="007F60A4" w:rsidRDefault="007F60A4" w:rsidP="004C48AE">
            <w:pPr>
              <w:rPr>
                <w:sz w:val="20"/>
                <w:lang w:eastAsia="en-US"/>
              </w:rPr>
            </w:pP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6C3D" w14:textId="77777777" w:rsidR="007F60A4" w:rsidRPr="00CC6A35" w:rsidRDefault="007F60A4" w:rsidP="004C48AE">
            <w:pPr>
              <w:ind w:left="-24" w:firstLine="24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Население (тарифы указаны с учетом НДС)</w:t>
            </w:r>
          </w:p>
        </w:tc>
      </w:tr>
      <w:tr w:rsidR="004C48AE" w:rsidRPr="007F60A4" w14:paraId="423B158D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C6B3" w14:textId="77777777" w:rsidR="004C48AE" w:rsidRPr="007F60A4" w:rsidRDefault="004C48AE" w:rsidP="004C48A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BE62" w14:textId="77777777" w:rsidR="004C48AE" w:rsidRPr="007F60A4" w:rsidRDefault="004C48AE" w:rsidP="004C48AE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8B18" w14:textId="77777777" w:rsidR="004C48AE" w:rsidRPr="00CC6A35" w:rsidRDefault="004C48AE" w:rsidP="004C48AE">
            <w:pPr>
              <w:rPr>
                <w:sz w:val="20"/>
                <w:lang w:eastAsia="en-US"/>
              </w:rPr>
            </w:pPr>
            <w:proofErr w:type="spellStart"/>
            <w:r w:rsidRPr="00CC6A35">
              <w:rPr>
                <w:sz w:val="20"/>
              </w:rPr>
              <w:t>одноставочный</w:t>
            </w:r>
            <w:proofErr w:type="spellEnd"/>
            <w:r w:rsidRPr="00CC6A35">
              <w:rPr>
                <w:sz w:val="20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FB3A" w14:textId="77777777" w:rsidR="004C48AE" w:rsidRPr="00CC6A35" w:rsidRDefault="004C48AE" w:rsidP="004C48A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9BF0" w14:textId="77777777" w:rsidR="004C48AE" w:rsidRPr="00CC6A35" w:rsidRDefault="004C48AE" w:rsidP="004C48AE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2454,44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250C" w14:textId="77777777" w:rsidR="004C48AE" w:rsidRPr="00CC6A35" w:rsidRDefault="004C48AE" w:rsidP="004C48AE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2503,56</w:t>
            </w:r>
          </w:p>
        </w:tc>
      </w:tr>
      <w:tr w:rsidR="004C48AE" w:rsidRPr="007F60A4" w14:paraId="5CB9CCA6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940B" w14:textId="77777777" w:rsidR="004C48AE" w:rsidRPr="007F60A4" w:rsidRDefault="004C48AE" w:rsidP="004C48A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5152" w14:textId="77777777" w:rsidR="004C48AE" w:rsidRPr="007F60A4" w:rsidRDefault="004C48AE" w:rsidP="004C48AE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A337" w14:textId="77777777" w:rsidR="004C48AE" w:rsidRPr="00CC6A35" w:rsidRDefault="004C48AE" w:rsidP="004C48AE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2217" w14:textId="77777777" w:rsidR="004C48AE" w:rsidRPr="00CC6A35" w:rsidRDefault="004C48AE" w:rsidP="004C48A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8D2C" w14:textId="77777777" w:rsidR="004C48AE" w:rsidRPr="00CC6A35" w:rsidRDefault="004C48AE" w:rsidP="004C48AE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2503,56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8908" w14:textId="77777777" w:rsidR="004C48AE" w:rsidRPr="00CC6A35" w:rsidRDefault="004C48AE" w:rsidP="004C48AE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  <w:lang w:eastAsia="en-US"/>
              </w:rPr>
              <w:t>2578,09</w:t>
            </w:r>
          </w:p>
        </w:tc>
      </w:tr>
      <w:tr w:rsidR="00CC6A35" w:rsidRPr="007F60A4" w14:paraId="1114EC01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53D" w14:textId="77777777" w:rsidR="00CC6A35" w:rsidRPr="007F60A4" w:rsidRDefault="00CC6A35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0571" w14:textId="77777777" w:rsidR="00CC6A35" w:rsidRPr="007F60A4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A98C" w14:textId="77777777" w:rsidR="00CC6A35" w:rsidRPr="00CC6A35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5678" w14:textId="77777777" w:rsidR="00CC6A35" w:rsidRPr="00CC6A35" w:rsidRDefault="00CC6A35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281C" w14:textId="7E5865E4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2578,09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B74C" w14:textId="4BD5D8BA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2664,27</w:t>
            </w:r>
          </w:p>
        </w:tc>
      </w:tr>
      <w:tr w:rsidR="00CC6A35" w:rsidRPr="007F60A4" w14:paraId="7F444716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C8C" w14:textId="77777777" w:rsidR="00CC6A35" w:rsidRPr="007F60A4" w:rsidRDefault="00CC6A35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BAD0" w14:textId="77777777" w:rsidR="00CC6A35" w:rsidRPr="007F60A4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A33E" w14:textId="77777777" w:rsidR="00CC6A35" w:rsidRPr="00CC6A35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47A8" w14:textId="77777777" w:rsidR="00CC6A35" w:rsidRPr="00CC6A35" w:rsidRDefault="00CC6A35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D279" w14:textId="16550AFC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2664,27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028A6" w14:textId="4398114E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2681,73</w:t>
            </w:r>
          </w:p>
        </w:tc>
      </w:tr>
      <w:tr w:rsidR="00CC6A35" w:rsidRPr="007F60A4" w14:paraId="3B1E88BD" w14:textId="77777777" w:rsidTr="000A1159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0E93" w14:textId="77777777" w:rsidR="00CC6A35" w:rsidRPr="007F60A4" w:rsidRDefault="00CC6A35" w:rsidP="00AA70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F60A4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19B6" w14:textId="77777777" w:rsidR="00CC6A35" w:rsidRPr="007F60A4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1BC8" w14:textId="77777777" w:rsidR="00CC6A35" w:rsidRPr="00CC6A35" w:rsidRDefault="00CC6A35" w:rsidP="00AA70D1">
            <w:pPr>
              <w:rPr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9822" w14:textId="77777777" w:rsidR="00CC6A35" w:rsidRPr="00CC6A35" w:rsidRDefault="00CC6A35" w:rsidP="00AA70D1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06F9" w14:textId="1E0A23E9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2681,73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6843" w14:textId="3C1432A2" w:rsidR="00CC6A35" w:rsidRPr="00CC6A35" w:rsidRDefault="00CC6A35" w:rsidP="00AA70D1">
            <w:pPr>
              <w:jc w:val="center"/>
              <w:rPr>
                <w:sz w:val="20"/>
                <w:lang w:eastAsia="en-US"/>
              </w:rPr>
            </w:pPr>
            <w:r w:rsidRPr="00CC6A35">
              <w:rPr>
                <w:sz w:val="20"/>
              </w:rPr>
              <w:t>2786,48</w:t>
            </w:r>
          </w:p>
        </w:tc>
      </w:tr>
    </w:tbl>
    <w:p w14:paraId="1D708F8E" w14:textId="77777777" w:rsidR="007F60A4" w:rsidRPr="007F60A4" w:rsidRDefault="007F60A4" w:rsidP="007F60A4">
      <w:pPr>
        <w:spacing w:line="276" w:lineRule="auto"/>
        <w:ind w:firstLine="720"/>
        <w:jc w:val="right"/>
        <w:rPr>
          <w:bCs/>
          <w:szCs w:val="28"/>
        </w:rPr>
      </w:pPr>
      <w:r w:rsidRPr="007F60A4">
        <w:rPr>
          <w:bCs/>
          <w:szCs w:val="28"/>
        </w:rPr>
        <w:t>».</w:t>
      </w:r>
    </w:p>
    <w:p w14:paraId="02400CB6" w14:textId="77777777" w:rsidR="007F60A4" w:rsidRPr="007F60A4" w:rsidRDefault="007F60A4" w:rsidP="007F60A4">
      <w:pPr>
        <w:spacing w:line="276" w:lineRule="auto"/>
        <w:ind w:firstLine="720"/>
        <w:jc w:val="both"/>
        <w:rPr>
          <w:szCs w:val="28"/>
        </w:rPr>
      </w:pPr>
      <w:r w:rsidRPr="007F60A4">
        <w:rPr>
          <w:b/>
          <w:szCs w:val="28"/>
        </w:rPr>
        <w:t>2.</w:t>
      </w:r>
      <w:r w:rsidRPr="007F60A4">
        <w:rPr>
          <w:szCs w:val="28"/>
        </w:rPr>
        <w:t xml:space="preserve"> </w:t>
      </w:r>
      <w:r w:rsidRPr="007F60A4">
        <w:rPr>
          <w:bCs/>
          <w:szCs w:val="28"/>
        </w:rPr>
        <w:t>Настоящее решение вступает в силу с 1 января 202</w:t>
      </w:r>
      <w:r w:rsidR="000734FB">
        <w:rPr>
          <w:bCs/>
          <w:szCs w:val="28"/>
        </w:rPr>
        <w:t>1</w:t>
      </w:r>
      <w:r w:rsidRPr="007F60A4">
        <w:rPr>
          <w:bCs/>
          <w:szCs w:val="28"/>
        </w:rPr>
        <w:t xml:space="preserve"> г</w:t>
      </w:r>
      <w:r w:rsidRPr="007F60A4">
        <w:rPr>
          <w:szCs w:val="28"/>
        </w:rPr>
        <w:t>.</w:t>
      </w:r>
    </w:p>
    <w:p w14:paraId="6E345896" w14:textId="77777777" w:rsidR="005E0879" w:rsidRPr="005E0879" w:rsidRDefault="005E0879" w:rsidP="004C48AE">
      <w:pPr>
        <w:ind w:firstLine="720"/>
        <w:jc w:val="both"/>
        <w:rPr>
          <w:rFonts w:eastAsia="Calibri"/>
          <w:szCs w:val="28"/>
          <w:lang w:eastAsia="en-US"/>
        </w:rPr>
      </w:pPr>
    </w:p>
    <w:p w14:paraId="693774B8" w14:textId="77777777" w:rsidR="00947274" w:rsidRPr="00947274" w:rsidRDefault="00947274" w:rsidP="004C48AE">
      <w:pPr>
        <w:ind w:firstLine="720"/>
        <w:jc w:val="both"/>
        <w:rPr>
          <w:rFonts w:eastAsia="Calibri"/>
          <w:szCs w:val="28"/>
          <w:lang w:eastAsia="en-US"/>
        </w:rPr>
      </w:pPr>
    </w:p>
    <w:p w14:paraId="0F859BED" w14:textId="77777777" w:rsidR="003927BD" w:rsidRPr="008068B0" w:rsidRDefault="003927BD" w:rsidP="004C48AE">
      <w:pPr>
        <w:tabs>
          <w:tab w:val="left" w:pos="1897"/>
        </w:tabs>
        <w:rPr>
          <w:rFonts w:eastAsia="Calibri"/>
          <w:szCs w:val="28"/>
          <w:lang w:eastAsia="en-US"/>
        </w:rPr>
      </w:pPr>
    </w:p>
    <w:p w14:paraId="26312909" w14:textId="77777777" w:rsidR="00CD5083" w:rsidRPr="005E276D" w:rsidRDefault="00CD5083" w:rsidP="00CD5083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14:paraId="1C5764E1" w14:textId="77777777"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14:paraId="5FC5C56E" w14:textId="77777777"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14:paraId="413407EB" w14:textId="77777777"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14:paraId="04209EFD" w14:textId="77777777"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14:paraId="727FF080" w14:textId="77777777"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14:paraId="313A5F3A" w14:textId="77777777"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14:paraId="2764104F" w14:textId="77777777"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14:paraId="44D2712E" w14:textId="77777777"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14:paraId="584CBA51" w14:textId="77777777"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14:paraId="12948FA4" w14:textId="77777777"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14:paraId="685754BA" w14:textId="77777777"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14:paraId="795A4EB7" w14:textId="77777777"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14:paraId="188AB8F2" w14:textId="77777777"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14:paraId="1CE5D623" w14:textId="77777777"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5EA2A" w14:textId="77777777" w:rsidR="00CA10F4" w:rsidRDefault="00CA10F4">
      <w:r>
        <w:separator/>
      </w:r>
    </w:p>
  </w:endnote>
  <w:endnote w:type="continuationSeparator" w:id="0">
    <w:p w14:paraId="3D4CE331" w14:textId="77777777"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4B55D" w14:textId="77777777" w:rsidR="00CA10F4" w:rsidRDefault="00CA10F4">
      <w:r>
        <w:separator/>
      </w:r>
    </w:p>
  </w:footnote>
  <w:footnote w:type="continuationSeparator" w:id="0">
    <w:p w14:paraId="38F09ACE" w14:textId="77777777"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3C972" w14:textId="77777777"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93DD7A" w14:textId="77777777"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49226" w14:textId="77777777"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4D2F">
      <w:rPr>
        <w:rStyle w:val="a9"/>
        <w:noProof/>
      </w:rPr>
      <w:t>2</w:t>
    </w:r>
    <w:r>
      <w:rPr>
        <w:rStyle w:val="a9"/>
      </w:rPr>
      <w:fldChar w:fldCharType="end"/>
    </w:r>
  </w:p>
  <w:p w14:paraId="61D78B3A" w14:textId="77777777"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35D9F" w14:textId="77777777" w:rsidR="00C64A41" w:rsidRDefault="00B24A6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F7656C4" wp14:editId="49EB5FE4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C306B54"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">
              <v:shape id="Freeform 2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/FTwQAAANoAAAAPAAAAZHJzL2Rvd25yZXYueG1sRI9Ba8JA&#10;FITvBf/D8gRvurGI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B0T8VP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wkiwwAAANoAAAAPAAAAZHJzL2Rvd25yZXYueG1sRI9BawIx&#10;FITvBf9DeIIX0ayFFl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qd8JIs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5CA7AA1" wp14:editId="23CF534C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B5829" w14:textId="77777777"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05208778" wp14:editId="4BF9C023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531F6A9" w14:textId="77777777"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14:paraId="08D07C1A" w14:textId="77777777"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14:paraId="4135A898" w14:textId="77777777"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14:paraId="42919D12" w14:textId="77777777"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14:paraId="67438AD0" w14:textId="77777777"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14:paraId="25312E26" w14:textId="77777777"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14:paraId="6AC42073" w14:textId="77777777"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14:paraId="011DC1E9" w14:textId="77777777"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14:paraId="6DA4AAEF" w14:textId="77777777"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613E81DE" w14:textId="77777777"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5CA7A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" filled="f" stroked="f" strokecolor="white" strokeweight="0">
              <v:textbox inset="0,0,0,0">
                <w:txbxContent>
                  <w:p w14:paraId="63BB5829" w14:textId="77777777"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05208778" wp14:editId="4BF9C023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531F6A9" w14:textId="77777777"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14:paraId="08D07C1A" w14:textId="77777777"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14:paraId="4135A898" w14:textId="77777777"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14:paraId="42919D12" w14:textId="77777777"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14:paraId="67438AD0" w14:textId="77777777"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14:paraId="25312E26" w14:textId="77777777"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14:paraId="6AC42073" w14:textId="77777777"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14:paraId="011DC1E9" w14:textId="77777777"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14:paraId="6DA4AAEF" w14:textId="77777777"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14:paraId="613E81DE" w14:textId="77777777"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4F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1159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24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5C6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A8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1A05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8AE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58C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72"/>
    <w:rsid w:val="00542A6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879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0A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274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D2F"/>
    <w:rsid w:val="00975705"/>
    <w:rsid w:val="00975867"/>
    <w:rsid w:val="009759F6"/>
    <w:rsid w:val="00975AD8"/>
    <w:rsid w:val="0097600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0D1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4A65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6A35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08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698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6F30"/>
    <w:rsid w:val="00EC720D"/>
    <w:rsid w:val="00EC77FC"/>
    <w:rsid w:val="00ED0BE6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310B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CFC70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30</TotalTime>
  <Pages>2</Pages>
  <Words>275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</cp:revision>
  <cp:lastPrinted>2020-10-27T08:09:00Z</cp:lastPrinted>
  <dcterms:created xsi:type="dcterms:W3CDTF">2020-06-11T07:02:00Z</dcterms:created>
  <dcterms:modified xsi:type="dcterms:W3CDTF">2020-11-03T11:33:00Z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