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BD2AAA" w:rsidP="00ED287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20DEF">
              <w:t>05.11.</w:t>
            </w:r>
            <w:r w:rsidR="001C1960">
              <w:t>20</w:t>
            </w:r>
            <w:r w:rsidR="00ED287F">
              <w:t>20</w:t>
            </w:r>
            <w:r w:rsidR="001C1960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D2AAA" w:rsidP="00D567E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567EF">
              <w:t>41/15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104A14" w:rsidRDefault="00BD2AAA" w:rsidP="00104A1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 xml:space="preserve">О внесении изменения в решение региональной службы по тарифам Нижегородской области </w:t>
            </w:r>
            <w:r w:rsidR="000E2EAF">
              <w:br/>
            </w:r>
            <w:r w:rsidR="003573E8" w:rsidRPr="003573E8">
              <w:t xml:space="preserve">от </w:t>
            </w:r>
            <w:r w:rsidR="00104A14">
              <w:t>5</w:t>
            </w:r>
            <w:r w:rsidR="003573E8" w:rsidRPr="003573E8">
              <w:t xml:space="preserve"> </w:t>
            </w:r>
            <w:r w:rsidR="00104A14">
              <w:t>декабря</w:t>
            </w:r>
            <w:r w:rsidR="003573E8" w:rsidRPr="003573E8">
              <w:t xml:space="preserve"> 201</w:t>
            </w:r>
            <w:r w:rsidR="00104A14">
              <w:t>9</w:t>
            </w:r>
            <w:r w:rsidR="003573E8" w:rsidRPr="003573E8">
              <w:t xml:space="preserve"> г. № </w:t>
            </w:r>
            <w:r w:rsidR="00104A14">
              <w:t>58</w:t>
            </w:r>
            <w:r w:rsidR="003573E8" w:rsidRPr="003573E8">
              <w:t>/</w:t>
            </w:r>
            <w:r w:rsidR="00104A14">
              <w:t>17</w:t>
            </w:r>
            <w:r w:rsidR="003573E8" w:rsidRPr="003573E8">
              <w:t xml:space="preserve"> «</w:t>
            </w:r>
            <w:r w:rsidR="00104A14" w:rsidRPr="00104A14">
              <w:t>Об установлении МУНИЦИПАЛЬНОМУ УНИТАРНОМУ ПРЕДПРИЯТИЮ ГОРОДСКОГО ОКРУГА ПЕРЕВОЗСКИЙ НИЖЕГОРОДСКОЙ ОБЛАСТИ «КОММУНАЛЬЩИК»</w:t>
            </w:r>
          </w:p>
          <w:p w:rsidR="0085764D" w:rsidRPr="00252D0D" w:rsidRDefault="00104A14" w:rsidP="00104A14">
            <w:pPr>
              <w:jc w:val="center"/>
            </w:pPr>
            <w:r w:rsidRPr="00104A14">
              <w:t xml:space="preserve"> (ИНН 5225006709), г. Перевоз Нижегородской области, тарифов на тепловую энергию (мощность), поставляемую</w:t>
            </w:r>
            <w:r w:rsidR="00BD2AAA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104A14" w:rsidRDefault="00104A14" w:rsidP="001C1960">
      <w:pPr>
        <w:tabs>
          <w:tab w:val="left" w:pos="1897"/>
        </w:tabs>
        <w:jc w:val="center"/>
        <w:rPr>
          <w:noProof/>
          <w:szCs w:val="28"/>
        </w:rPr>
      </w:pPr>
      <w:r w:rsidRPr="00104A14">
        <w:rPr>
          <w:noProof/>
          <w:szCs w:val="28"/>
        </w:rPr>
        <w:t xml:space="preserve">потребителям городского округа Перевозский </w:t>
      </w:r>
    </w:p>
    <w:p w:rsidR="00863710" w:rsidRPr="00104A14" w:rsidRDefault="00104A14" w:rsidP="001C1960">
      <w:pPr>
        <w:tabs>
          <w:tab w:val="left" w:pos="1897"/>
        </w:tabs>
        <w:jc w:val="center"/>
        <w:rPr>
          <w:szCs w:val="28"/>
        </w:rPr>
      </w:pPr>
      <w:r w:rsidRPr="00104A14">
        <w:rPr>
          <w:noProof/>
          <w:szCs w:val="28"/>
        </w:rPr>
        <w:t>Нижегородской области</w:t>
      </w:r>
      <w:r w:rsidR="002143F6">
        <w:rPr>
          <w:noProof/>
          <w:szCs w:val="28"/>
        </w:rPr>
        <w:t>»</w:t>
      </w:r>
    </w:p>
    <w:p w:rsidR="00FB1AD8" w:rsidRDefault="00FB1AD8" w:rsidP="001C1960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F2B5A" w:rsidRDefault="007F2B5A" w:rsidP="001C1960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D567EF" w:rsidRPr="00740FF7" w:rsidRDefault="00D567EF" w:rsidP="001C1960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3573E8" w:rsidRPr="003573E8" w:rsidRDefault="00104A14" w:rsidP="003573E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04A14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104A14">
        <w:rPr>
          <w:bCs/>
          <w:szCs w:val="28"/>
        </w:rPr>
        <w:t>МУНИЦИПАЛЬНЫМ УНИТАРНЫМ ПРЕДПРИЯТИЕМ ГОРОДСКОГО ОКРУГА ПЕРЕВОЗСКИЙ НИЖЕГОРОДСКОЙ ОБЛАСТИ «КОММУНАЛЬЩИК» (ИНН 5225006709), г. Перевоз Нижегородской области</w:t>
      </w:r>
      <w:r w:rsidR="003573E8" w:rsidRPr="003573E8">
        <w:rPr>
          <w:noProof/>
          <w:szCs w:val="28"/>
        </w:rPr>
        <w:t xml:space="preserve">, </w:t>
      </w:r>
      <w:r w:rsidR="003573E8" w:rsidRPr="003573E8">
        <w:rPr>
          <w:szCs w:val="28"/>
        </w:rPr>
        <w:t>экспертного заключения рег</w:t>
      </w:r>
      <w:r w:rsidR="003573E8" w:rsidRPr="002A7E1B">
        <w:rPr>
          <w:szCs w:val="28"/>
        </w:rPr>
        <w:t xml:space="preserve">. </w:t>
      </w:r>
      <w:r w:rsidR="00297A1D" w:rsidRPr="00297A1D">
        <w:rPr>
          <w:szCs w:val="28"/>
        </w:rPr>
        <w:t>№ в-3</w:t>
      </w:r>
      <w:r w:rsidR="00297A1D">
        <w:rPr>
          <w:szCs w:val="28"/>
        </w:rPr>
        <w:t xml:space="preserve">76 </w:t>
      </w:r>
      <w:r w:rsidR="00297A1D" w:rsidRPr="00297A1D">
        <w:rPr>
          <w:szCs w:val="28"/>
        </w:rPr>
        <w:t>от 28 октября 2020 г.:</w:t>
      </w:r>
    </w:p>
    <w:p w:rsidR="003573E8" w:rsidRPr="00104A14" w:rsidRDefault="003573E8" w:rsidP="00104A1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3573E8">
        <w:rPr>
          <w:b/>
          <w:szCs w:val="28"/>
        </w:rPr>
        <w:t xml:space="preserve">1. </w:t>
      </w:r>
      <w:proofErr w:type="gramStart"/>
      <w:r w:rsidRPr="003573E8">
        <w:rPr>
          <w:szCs w:val="28"/>
        </w:rPr>
        <w:t xml:space="preserve">Внести </w:t>
      </w:r>
      <w:r w:rsidRPr="003573E8">
        <w:rPr>
          <w:bCs/>
          <w:szCs w:val="28"/>
        </w:rPr>
        <w:t xml:space="preserve">в решение региональной службы по тарифам Нижегородской области </w:t>
      </w:r>
      <w:r w:rsidR="00104A14" w:rsidRPr="00104A14">
        <w:rPr>
          <w:bCs/>
          <w:szCs w:val="28"/>
        </w:rPr>
        <w:t>от 5 декабря 2019 г. № 58/17 «Об установлении МУНИЦИПАЛЬНОМУ УНИТАРНОМУ ПРЕДПРИЯТИЮ ГОРОДСКОГО ОКРУГА ПЕРЕВОЗСКИЙ НИЖЕГОРОДСКОЙ ОБЛАСТИ «КОММУНАЛЬЩИК»</w:t>
      </w:r>
      <w:r w:rsidR="00104A14">
        <w:rPr>
          <w:bCs/>
          <w:szCs w:val="28"/>
        </w:rPr>
        <w:t xml:space="preserve"> </w:t>
      </w:r>
      <w:r w:rsidR="00104A14" w:rsidRPr="00104A14">
        <w:rPr>
          <w:bCs/>
          <w:szCs w:val="28"/>
        </w:rPr>
        <w:t xml:space="preserve">(ИНН 5225006709), </w:t>
      </w:r>
      <w:r w:rsidR="00104A14">
        <w:rPr>
          <w:bCs/>
          <w:szCs w:val="28"/>
        </w:rPr>
        <w:t xml:space="preserve">                   </w:t>
      </w:r>
      <w:r w:rsidR="00104A14" w:rsidRPr="00104A14">
        <w:rPr>
          <w:bCs/>
          <w:szCs w:val="28"/>
        </w:rPr>
        <w:t>г. Перевоз Нижегородской области, тарифов на тепловую энергию (мощность), поставляемую</w:t>
      </w:r>
      <w:r w:rsidR="00104A14">
        <w:rPr>
          <w:bCs/>
          <w:szCs w:val="28"/>
        </w:rPr>
        <w:t xml:space="preserve"> </w:t>
      </w:r>
      <w:r w:rsidR="00104A14" w:rsidRPr="00104A14">
        <w:rPr>
          <w:bCs/>
          <w:szCs w:val="28"/>
        </w:rPr>
        <w:t xml:space="preserve">потребителям городского округа </w:t>
      </w:r>
      <w:proofErr w:type="spellStart"/>
      <w:r w:rsidR="00104A14" w:rsidRPr="00104A14">
        <w:rPr>
          <w:bCs/>
          <w:szCs w:val="28"/>
        </w:rPr>
        <w:t>Перевозский</w:t>
      </w:r>
      <w:proofErr w:type="spellEnd"/>
      <w:r w:rsidR="00104A14" w:rsidRPr="00104A14">
        <w:rPr>
          <w:bCs/>
          <w:szCs w:val="28"/>
        </w:rPr>
        <w:t xml:space="preserve"> Нижегородской области</w:t>
      </w:r>
      <w:r w:rsidRPr="003573E8">
        <w:rPr>
          <w:szCs w:val="28"/>
        </w:rPr>
        <w:t>» изменение</w:t>
      </w:r>
      <w:r w:rsidRPr="003573E8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3573E8" w:rsidRDefault="003573E8" w:rsidP="003573E8">
      <w:pPr>
        <w:spacing w:line="276" w:lineRule="auto"/>
        <w:jc w:val="both"/>
        <w:rPr>
          <w:bCs/>
          <w:szCs w:val="28"/>
        </w:rPr>
      </w:pPr>
      <w:r w:rsidRPr="003573E8">
        <w:rPr>
          <w:bCs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1815"/>
        <w:gridCol w:w="917"/>
        <w:gridCol w:w="1805"/>
        <w:gridCol w:w="1701"/>
      </w:tblGrid>
      <w:tr w:rsidR="00920DEF" w:rsidTr="00F030DD">
        <w:trPr>
          <w:trHeight w:val="1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Вода</w:t>
            </w:r>
          </w:p>
        </w:tc>
      </w:tr>
      <w:tr w:rsidR="00920DEF" w:rsidTr="00F030DD">
        <w:trPr>
          <w:trHeight w:val="1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</w:t>
            </w:r>
            <w:r>
              <w:rPr>
                <w:b/>
                <w:sz w:val="16"/>
                <w:szCs w:val="16"/>
                <w:lang w:eastAsia="en-US"/>
              </w:rPr>
              <w:lastRenderedPageBreak/>
              <w:t xml:space="preserve">июня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lastRenderedPageBreak/>
              <w:t xml:space="preserve">с 1 июля по 31 </w:t>
            </w:r>
            <w:r>
              <w:rPr>
                <w:b/>
                <w:sz w:val="16"/>
                <w:szCs w:val="16"/>
                <w:lang w:eastAsia="en-US"/>
              </w:rPr>
              <w:lastRenderedPageBreak/>
              <w:t xml:space="preserve">декабря </w:t>
            </w:r>
          </w:p>
        </w:tc>
      </w:tr>
      <w:tr w:rsidR="00920DEF" w:rsidTr="00F030DD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bCs/>
                <w:sz w:val="19"/>
                <w:szCs w:val="19"/>
                <w:lang w:eastAsia="en-US"/>
              </w:rPr>
              <w:t xml:space="preserve">МУНИЦИПАЛЬНОЕ УНИТАРНОЕ ПРЕДПРИЯТИЕ ГОРОДСКОГО ОКРУГА ПЕРЕВОЗСКИЙ НИЖЕГОРОДСКОЙ ОБЛАСТИ «КОММУНАЛЬЩИК» </w:t>
            </w:r>
            <w:r>
              <w:rPr>
                <w:bCs/>
                <w:sz w:val="19"/>
                <w:szCs w:val="19"/>
                <w:lang w:eastAsia="en-US"/>
              </w:rPr>
              <w:br/>
              <w:t>(ИНН 5225006709), г. Перевоз Нижегородской области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ind w:right="57"/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Для потребителей на территории городского округа </w:t>
            </w: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Перевозский</w:t>
            </w:r>
            <w:proofErr w:type="spellEnd"/>
            <w:r>
              <w:rPr>
                <w:b/>
                <w:bCs/>
                <w:sz w:val="18"/>
                <w:szCs w:val="18"/>
                <w:lang w:eastAsia="en-US"/>
              </w:rPr>
              <w:t xml:space="preserve"> Нижегородской области, в случае отсутствия дифференциации тарифов по схеме подключения </w:t>
            </w:r>
          </w:p>
        </w:tc>
      </w:tr>
      <w:tr w:rsidR="00920DEF" w:rsidTr="00F030DD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2340,34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2410,55</w:t>
            </w:r>
          </w:p>
        </w:tc>
      </w:tr>
      <w:tr w:rsidR="00920DEF" w:rsidTr="00F030D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2410,55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2493,69</w:t>
            </w:r>
          </w:p>
        </w:tc>
      </w:tr>
      <w:tr w:rsidR="00920DEF" w:rsidTr="00F030DD">
        <w:trPr>
          <w:trHeight w:val="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2493,69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2565,97</w:t>
            </w:r>
          </w:p>
        </w:tc>
      </w:tr>
      <w:tr w:rsidR="00920DEF" w:rsidTr="00F030DD">
        <w:trPr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rPr>
                <w:b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920DEF" w:rsidTr="00F030DD">
        <w:trPr>
          <w:trHeight w:val="1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2340,34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2410,55</w:t>
            </w:r>
          </w:p>
        </w:tc>
      </w:tr>
      <w:tr w:rsidR="00920DEF" w:rsidTr="00F030DD">
        <w:trPr>
          <w:trHeight w:val="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2410,55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2493,69</w:t>
            </w:r>
          </w:p>
        </w:tc>
      </w:tr>
      <w:tr w:rsidR="00920DEF" w:rsidTr="00F030DD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2493,69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2565,97</w:t>
            </w:r>
          </w:p>
        </w:tc>
      </w:tr>
      <w:tr w:rsidR="00920DEF" w:rsidTr="00F030DD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bCs/>
                <w:sz w:val="19"/>
                <w:szCs w:val="19"/>
                <w:lang w:eastAsia="en-US"/>
              </w:rPr>
              <w:t xml:space="preserve">МУНИЦИПАЛЬНОЕ УНИТАРНОЕ ПРЕДПРИЯТИЕ ГОРОДСКОГО ОКРУГА ПЕРЕВОЗСКИЙ НИЖЕГОРОДСКОЙ ОБЛАСТИ «КОММУНАЛЬЩИК» </w:t>
            </w:r>
            <w:r>
              <w:rPr>
                <w:bCs/>
                <w:sz w:val="19"/>
                <w:szCs w:val="19"/>
                <w:lang w:eastAsia="en-US"/>
              </w:rPr>
              <w:br/>
              <w:t>(ИНН 5225006709), г. Перевоз Нижегородской области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ind w:right="57"/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Для потребителей на территории г. Перевоз Нижегородской области, в случае отсутствия дифференциации тарифов по схеме подключения </w:t>
            </w:r>
          </w:p>
        </w:tc>
      </w:tr>
      <w:tr w:rsidR="00920DEF" w:rsidTr="00F030D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1850,25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1905,34</w:t>
            </w:r>
          </w:p>
        </w:tc>
      </w:tr>
      <w:tr w:rsidR="00920DEF" w:rsidTr="00F030DD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1905,34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1962,85</w:t>
            </w:r>
          </w:p>
        </w:tc>
      </w:tr>
      <w:tr w:rsidR="00920DEF" w:rsidTr="00F030DD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2.3.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2021,81</w:t>
            </w:r>
          </w:p>
        </w:tc>
      </w:tr>
      <w:tr w:rsidR="00920DEF" w:rsidTr="00F030DD">
        <w:trPr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rPr>
                <w:b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920DEF" w:rsidTr="00F030DD">
        <w:trPr>
          <w:trHeight w:val="1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одноставочный</w:t>
            </w:r>
            <w:proofErr w:type="spellEnd"/>
            <w:r>
              <w:rPr>
                <w:sz w:val="18"/>
                <w:szCs w:val="18"/>
                <w:lang w:eastAsia="en-US"/>
              </w:rPr>
              <w:t>, руб./Гкал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1850,25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1905,34</w:t>
            </w:r>
          </w:p>
        </w:tc>
      </w:tr>
      <w:tr w:rsidR="00920DEF" w:rsidTr="00F030DD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2.5.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1905,34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1962,85</w:t>
            </w:r>
          </w:p>
        </w:tc>
      </w:tr>
      <w:tr w:rsidR="00920DEF" w:rsidTr="00F030DD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2.6.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20"/>
                <w:lang w:eastAsia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EF" w:rsidRDefault="00920DEF" w:rsidP="00F030DD">
            <w:pPr>
              <w:ind w:left="57" w:right="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EF" w:rsidRDefault="00920DEF" w:rsidP="00F030D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2021,81</w:t>
            </w:r>
          </w:p>
        </w:tc>
      </w:tr>
    </w:tbl>
    <w:p w:rsidR="003573E8" w:rsidRPr="003573E8" w:rsidRDefault="003573E8" w:rsidP="003573E8">
      <w:pPr>
        <w:spacing w:line="276" w:lineRule="auto"/>
        <w:ind w:firstLine="708"/>
        <w:jc w:val="right"/>
        <w:rPr>
          <w:szCs w:val="28"/>
        </w:rPr>
      </w:pPr>
      <w:r w:rsidRPr="003573E8">
        <w:rPr>
          <w:szCs w:val="28"/>
        </w:rPr>
        <w:t>».</w:t>
      </w:r>
    </w:p>
    <w:p w:rsidR="003573E8" w:rsidRPr="003573E8" w:rsidRDefault="003573E8" w:rsidP="003573E8">
      <w:pPr>
        <w:spacing w:line="276" w:lineRule="auto"/>
        <w:ind w:firstLine="708"/>
        <w:jc w:val="both"/>
        <w:rPr>
          <w:szCs w:val="28"/>
        </w:rPr>
      </w:pPr>
      <w:r w:rsidRPr="003573E8">
        <w:rPr>
          <w:b/>
          <w:szCs w:val="28"/>
        </w:rPr>
        <w:t xml:space="preserve">2. </w:t>
      </w:r>
      <w:r w:rsidRPr="003573E8">
        <w:rPr>
          <w:noProof/>
          <w:szCs w:val="28"/>
        </w:rPr>
        <w:t xml:space="preserve">Настоящее решение вступает в силу </w:t>
      </w:r>
      <w:r w:rsidR="00ED287F">
        <w:rPr>
          <w:szCs w:val="28"/>
        </w:rPr>
        <w:t>с 1 января 2021</w:t>
      </w:r>
      <w:r w:rsidRPr="003573E8">
        <w:rPr>
          <w:szCs w:val="28"/>
        </w:rPr>
        <w:t xml:space="preserve"> г.</w:t>
      </w:r>
    </w:p>
    <w:p w:rsidR="00C17267" w:rsidRPr="003573E8" w:rsidRDefault="00C17267" w:rsidP="001C1960">
      <w:pPr>
        <w:tabs>
          <w:tab w:val="left" w:pos="1897"/>
        </w:tabs>
        <w:rPr>
          <w:szCs w:val="28"/>
        </w:rPr>
      </w:pPr>
    </w:p>
    <w:p w:rsidR="000E2EAF" w:rsidRDefault="000E2EAF" w:rsidP="001C1960">
      <w:pPr>
        <w:tabs>
          <w:tab w:val="left" w:pos="1897"/>
        </w:tabs>
        <w:rPr>
          <w:szCs w:val="28"/>
        </w:rPr>
      </w:pPr>
    </w:p>
    <w:p w:rsidR="00ED7594" w:rsidRPr="002447D5" w:rsidRDefault="00ED7594" w:rsidP="001C1960">
      <w:pPr>
        <w:tabs>
          <w:tab w:val="left" w:pos="1897"/>
        </w:tabs>
        <w:rPr>
          <w:szCs w:val="28"/>
        </w:rPr>
      </w:pPr>
    </w:p>
    <w:p w:rsidR="000B6ED3" w:rsidRPr="005E276D" w:rsidRDefault="000B6ED3" w:rsidP="000B6ED3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BD2AA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BD2AA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67E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567E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5717A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6ED3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A14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1960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43F6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97A1D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A7E1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D6EBD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B5A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0F0A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0DEF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69AF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2AAA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7EF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87F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237</TotalTime>
  <Pages>2</Pages>
  <Words>340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108</cp:revision>
  <cp:lastPrinted>2020-10-27T05:55:00Z</cp:lastPrinted>
  <dcterms:created xsi:type="dcterms:W3CDTF">2017-11-18T09:57:00Z</dcterms:created>
  <dcterms:modified xsi:type="dcterms:W3CDTF">2020-11-03T11:32:00Z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